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FB740" w14:textId="374CEEA8" w:rsidR="007C1A07" w:rsidRDefault="008365B4" w:rsidP="003E287A">
      <w:pPr>
        <w:sectPr w:rsidR="007C1A07" w:rsidSect="000638B2">
          <w:footerReference w:type="default" r:id="rId11"/>
          <w:headerReference w:type="first" r:id="rId12"/>
          <w:pgSz w:w="16838" w:h="11906" w:orient="landscape" w:code="9"/>
          <w:pgMar w:top="851" w:right="1843" w:bottom="851" w:left="1276" w:header="720" w:footer="0" w:gutter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08DD91" wp14:editId="5C2FC361">
                <wp:simplePos x="0" y="0"/>
                <wp:positionH relativeFrom="column">
                  <wp:posOffset>3757930</wp:posOffset>
                </wp:positionH>
                <wp:positionV relativeFrom="paragraph">
                  <wp:posOffset>5374169</wp:posOffset>
                </wp:positionV>
                <wp:extent cx="5853430" cy="1009650"/>
                <wp:effectExtent l="0" t="0" r="0" b="0"/>
                <wp:wrapThrough wrapText="bothSides">
                  <wp:wrapPolygon edited="0">
                    <wp:start x="211" y="0"/>
                    <wp:lineTo x="211" y="21192"/>
                    <wp:lineTo x="21370" y="21192"/>
                    <wp:lineTo x="21370" y="0"/>
                    <wp:lineTo x="211" y="0"/>
                  </wp:wrapPolygon>
                </wp:wrapThrough>
                <wp:docPr id="217" name="Text Box 2" descr="Title for Repor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343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859DF" w14:textId="0EC417B5" w:rsidR="00E16E09" w:rsidRPr="00E17083" w:rsidRDefault="00DA2300" w:rsidP="00B276F5">
                            <w:pPr>
                              <w:pStyle w:val="Title"/>
                              <w:jc w:val="right"/>
                            </w:pPr>
                            <w:r>
                              <w:rPr>
                                <w:rStyle w:val="TitleChar"/>
                              </w:rPr>
                              <w:t xml:space="preserve">Strate </w:t>
                            </w:r>
                            <w:r w:rsidR="001D4E78">
                              <w:rPr>
                                <w:rStyle w:val="TitleChar"/>
                              </w:rPr>
                              <w:t xml:space="preserve">Corporate </w:t>
                            </w:r>
                            <w:r w:rsidR="008B7292">
                              <w:rPr>
                                <w:rStyle w:val="TitleChar"/>
                              </w:rPr>
                              <w:t>A</w:t>
                            </w:r>
                            <w:r w:rsidR="001D4E78">
                              <w:rPr>
                                <w:rStyle w:val="TitleChar"/>
                              </w:rPr>
                              <w:t>ctions</w:t>
                            </w:r>
                            <w:r w:rsidR="008B7292">
                              <w:rPr>
                                <w:rStyle w:val="TitleChar"/>
                              </w:rPr>
                              <w:t xml:space="preserve"> Handbook </w:t>
                            </w:r>
                            <w:r w:rsidR="007B74E6" w:rsidRPr="00ED4195">
                              <w:rPr>
                                <w:rStyle w:val="TitleChar"/>
                                <w:szCs w:val="52"/>
                              </w:rPr>
                              <w:t>Comments</w:t>
                            </w:r>
                            <w:r w:rsidR="007B74E6">
                              <w:rPr>
                                <w:rStyle w:val="TitleChar"/>
                              </w:rPr>
                              <w:t xml:space="preserve"> </w:t>
                            </w:r>
                            <w:r w:rsidR="00E01038">
                              <w:rPr>
                                <w:rStyle w:val="TitleChar"/>
                              </w:rPr>
                              <w:t>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8DD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 for Report" style="position:absolute;margin-left:295.9pt;margin-top:423.15pt;width:460.9pt;height:7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" filled="f" stroked="f">
                <v:textbox>
                  <w:txbxContent>
                    <w:p w14:paraId="08E859DF" w14:textId="0EC417B5" w:rsidR="00E16E09" w:rsidRPr="00E17083" w:rsidRDefault="00DA2300" w:rsidP="00B276F5">
                      <w:pPr>
                        <w:pStyle w:val="Title"/>
                        <w:jc w:val="right"/>
                      </w:pPr>
                      <w:r>
                        <w:rPr>
                          <w:rStyle w:val="TitleChar"/>
                        </w:rPr>
                        <w:t xml:space="preserve">Strate </w:t>
                      </w:r>
                      <w:r w:rsidR="001D4E78">
                        <w:rPr>
                          <w:rStyle w:val="TitleChar"/>
                        </w:rPr>
                        <w:t xml:space="preserve">Corporate </w:t>
                      </w:r>
                      <w:r w:rsidR="008B7292">
                        <w:rPr>
                          <w:rStyle w:val="TitleChar"/>
                        </w:rPr>
                        <w:t>A</w:t>
                      </w:r>
                      <w:r w:rsidR="001D4E78">
                        <w:rPr>
                          <w:rStyle w:val="TitleChar"/>
                        </w:rPr>
                        <w:t>ctions</w:t>
                      </w:r>
                      <w:r w:rsidR="008B7292">
                        <w:rPr>
                          <w:rStyle w:val="TitleChar"/>
                        </w:rPr>
                        <w:t xml:space="preserve"> Handbook </w:t>
                      </w:r>
                      <w:r w:rsidR="007B74E6" w:rsidRPr="00ED4195">
                        <w:rPr>
                          <w:rStyle w:val="TitleChar"/>
                          <w:szCs w:val="52"/>
                        </w:rPr>
                        <w:t>Comments</w:t>
                      </w:r>
                      <w:r w:rsidR="007B74E6">
                        <w:rPr>
                          <w:rStyle w:val="TitleChar"/>
                        </w:rPr>
                        <w:t xml:space="preserve"> </w:t>
                      </w:r>
                      <w:r w:rsidR="00E01038">
                        <w:rPr>
                          <w:rStyle w:val="TitleChar"/>
                        </w:rPr>
                        <w:t>Template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8B7292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1763ABD" wp14:editId="265126A7">
                <wp:simplePos x="0" y="0"/>
                <wp:positionH relativeFrom="column">
                  <wp:posOffset>1339215</wp:posOffset>
                </wp:positionH>
                <wp:positionV relativeFrom="paragraph">
                  <wp:posOffset>485140</wp:posOffset>
                </wp:positionV>
                <wp:extent cx="4186555" cy="698500"/>
                <wp:effectExtent l="0" t="0" r="0" b="6350"/>
                <wp:wrapNone/>
                <wp:docPr id="3" name="Text Box 2" descr="Title for Repor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6555" cy="698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BookTitle"/>
                              </w:rPr>
                              <w:id w:val="1879352373"/>
                              <w:showingPlcHdr/>
                              <w:date>
                                <w:dateFormat w:val="yyyy/MM/dd"/>
                                <w:lid w:val="en-ZA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4562B275" w14:textId="22173E5C" w:rsidR="00E16E09" w:rsidRPr="0075255C" w:rsidRDefault="008B7292" w:rsidP="008B7292">
                                <w:pPr>
                                  <w:pStyle w:val="Header"/>
                                  <w:rPr>
                                    <w:rStyle w:val="BookTitle"/>
                                  </w:rPr>
                                </w:pPr>
                                <w:r>
                                  <w:rPr>
                                    <w:rStyle w:val="BookTitle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63ABD" id="_x0000_s1027" type="#_x0000_t202" alt="Title for Report" style="position:absolute;margin-left:105.45pt;margin-top:38.2pt;width:329.65pt;height: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" filled="f" stroked="f">
                <v:textbox>
                  <w:txbxContent>
                    <w:sdt>
                      <w:sdtPr>
                        <w:rPr>
                          <w:rStyle w:val="BookTitle"/>
                        </w:rPr>
                        <w:id w:val="1879352373"/>
                        <w:showingPlcHdr/>
                        <w:date>
                          <w:dateFormat w:val="yyyy/MM/dd"/>
                          <w:lid w:val="en-ZA"/>
                          <w:storeMappedDataAs w:val="dateTime"/>
                          <w:calendar w:val="gregorian"/>
                        </w:date>
                      </w:sdtPr>
                      <w:sdtEndPr>
                        <w:rPr>
                          <w:rStyle w:val="BookTitle"/>
                        </w:rPr>
                      </w:sdtEndPr>
                      <w:sdtContent>
                        <w:p w14:paraId="4562B275" w14:textId="22173E5C" w:rsidR="00E16E09" w:rsidRPr="0075255C" w:rsidRDefault="008B7292" w:rsidP="008B7292">
                          <w:pPr>
                            <w:pStyle w:val="Header"/>
                            <w:rPr>
                              <w:rStyle w:val="BookTitle"/>
                            </w:rPr>
                          </w:pPr>
                          <w:r>
                            <w:rPr>
                              <w:rStyle w:val="BookTitle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8D44BAA" w14:textId="43679871" w:rsidR="00853BA5" w:rsidRDefault="00853BA5" w:rsidP="00642AF6"/>
    <w:p w14:paraId="784FFF2A" w14:textId="2FFCDF7A" w:rsidR="00853BA5" w:rsidRDefault="00853BA5" w:rsidP="00642AF6"/>
    <w:tbl>
      <w:tblPr>
        <w:tblStyle w:val="TableGrid"/>
        <w:tblW w:w="15124" w:type="dxa"/>
        <w:tblLook w:val="04A0" w:firstRow="1" w:lastRow="0" w:firstColumn="1" w:lastColumn="0" w:noHBand="0" w:noVBand="1"/>
      </w:tblPr>
      <w:tblGrid>
        <w:gridCol w:w="3256"/>
        <w:gridCol w:w="11868"/>
      </w:tblGrid>
      <w:tr w:rsidR="00853BA5" w14:paraId="59310466" w14:textId="77777777" w:rsidTr="00853BA5">
        <w:trPr>
          <w:trHeight w:val="684"/>
        </w:trPr>
        <w:tc>
          <w:tcPr>
            <w:tcW w:w="3256" w:type="dxa"/>
          </w:tcPr>
          <w:p w14:paraId="6F000504" w14:textId="4A572DBC" w:rsidR="00853BA5" w:rsidRPr="0019781F" w:rsidRDefault="008B7292" w:rsidP="00853BA5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Corporate Actions</w:t>
            </w:r>
          </w:p>
        </w:tc>
        <w:tc>
          <w:tcPr>
            <w:tcW w:w="11868" w:type="dxa"/>
          </w:tcPr>
          <w:p w14:paraId="6ECD688E" w14:textId="391B529F" w:rsidR="00853BA5" w:rsidRPr="00C94A6D" w:rsidRDefault="002B574B" w:rsidP="00642A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 Handbook</w:t>
            </w:r>
          </w:p>
        </w:tc>
      </w:tr>
      <w:tr w:rsidR="007E23D8" w14:paraId="17451A32" w14:textId="77777777" w:rsidTr="00853BA5">
        <w:trPr>
          <w:trHeight w:val="56"/>
        </w:trPr>
        <w:tc>
          <w:tcPr>
            <w:tcW w:w="3256" w:type="dxa"/>
          </w:tcPr>
          <w:p w14:paraId="605CEBB9" w14:textId="5D69BEDC" w:rsidR="007E23D8" w:rsidRPr="0019781F" w:rsidRDefault="00351C1D" w:rsidP="00853BA5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Entity providing comments</w:t>
            </w:r>
          </w:p>
        </w:tc>
        <w:tc>
          <w:tcPr>
            <w:tcW w:w="11868" w:type="dxa"/>
          </w:tcPr>
          <w:p w14:paraId="67CBFA10" w14:textId="77777777" w:rsidR="007E23D8" w:rsidRPr="0019781F" w:rsidRDefault="007E23D8" w:rsidP="00642AF6">
            <w:pPr>
              <w:rPr>
                <w:sz w:val="20"/>
                <w:szCs w:val="20"/>
              </w:rPr>
            </w:pPr>
          </w:p>
        </w:tc>
      </w:tr>
    </w:tbl>
    <w:p w14:paraId="1316107B" w14:textId="77777777" w:rsidR="00853BA5" w:rsidRPr="00642AF6" w:rsidRDefault="00853BA5" w:rsidP="00642AF6"/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4078"/>
        <w:gridCol w:w="5103"/>
        <w:gridCol w:w="4961"/>
      </w:tblGrid>
      <w:tr w:rsidR="002B574B" w:rsidRPr="00DE324E" w14:paraId="12EA7281" w14:textId="03BAEC05" w:rsidTr="00A21CF7">
        <w:trPr>
          <w:trHeight w:val="614"/>
        </w:trPr>
        <w:tc>
          <w:tcPr>
            <w:tcW w:w="742" w:type="dxa"/>
            <w:shd w:val="clear" w:color="auto" w:fill="DCDCDE" w:themeFill="text1" w:themeFillTint="33"/>
          </w:tcPr>
          <w:p w14:paraId="074A1A08" w14:textId="0FBD0C2C" w:rsidR="002B574B" w:rsidRPr="0019781F" w:rsidRDefault="002B574B" w:rsidP="002B574B">
            <w:pPr>
              <w:pStyle w:val="NoSpacing"/>
              <w:rPr>
                <w:b/>
                <w:lang w:val="en-GB"/>
              </w:rPr>
            </w:pPr>
            <w:bookmarkStart w:id="0" w:name="_Hlk80861284"/>
            <w:r w:rsidRPr="0019781F">
              <w:rPr>
                <w:b/>
                <w:lang w:val="en-GB"/>
              </w:rPr>
              <w:t>No.</w:t>
            </w:r>
          </w:p>
        </w:tc>
        <w:tc>
          <w:tcPr>
            <w:tcW w:w="4078" w:type="dxa"/>
            <w:shd w:val="clear" w:color="auto" w:fill="DCDCDE" w:themeFill="text1" w:themeFillTint="33"/>
          </w:tcPr>
          <w:p w14:paraId="73E5B0CB" w14:textId="5D30AAC9" w:rsidR="002B574B" w:rsidRPr="0019781F" w:rsidRDefault="002B574B" w:rsidP="002B574B">
            <w:pPr>
              <w:pStyle w:val="NoSpacing"/>
              <w:rPr>
                <w:lang w:val="en-GB"/>
              </w:rPr>
            </w:pPr>
            <w:r>
              <w:rPr>
                <w:b/>
                <w:lang w:val="en-GB"/>
              </w:rPr>
              <w:t>Page, section or paragraph considered</w:t>
            </w:r>
          </w:p>
        </w:tc>
        <w:tc>
          <w:tcPr>
            <w:tcW w:w="5103" w:type="dxa"/>
            <w:shd w:val="clear" w:color="auto" w:fill="DCDCDE" w:themeFill="text1" w:themeFillTint="33"/>
          </w:tcPr>
          <w:p w14:paraId="4E56E8A4" w14:textId="07D0E540" w:rsidR="002B574B" w:rsidRPr="002B574B" w:rsidRDefault="002B574B" w:rsidP="002B574B">
            <w:pPr>
              <w:pStyle w:val="NoSpacing"/>
              <w:rPr>
                <w:b/>
                <w:bCs/>
                <w:lang w:val="en-GB"/>
              </w:rPr>
            </w:pPr>
            <w:r w:rsidRPr="002B574B">
              <w:rPr>
                <w:b/>
                <w:bCs/>
                <w:lang w:val="en-GB"/>
              </w:rPr>
              <w:t xml:space="preserve">Comment </w:t>
            </w:r>
          </w:p>
        </w:tc>
        <w:tc>
          <w:tcPr>
            <w:tcW w:w="4961" w:type="dxa"/>
            <w:shd w:val="clear" w:color="auto" w:fill="DCDCDE" w:themeFill="text1" w:themeFillTint="33"/>
          </w:tcPr>
          <w:p w14:paraId="4B30A6FB" w14:textId="0046F420" w:rsidR="002B574B" w:rsidRPr="0019781F" w:rsidRDefault="002B574B" w:rsidP="002B574B">
            <w:pPr>
              <w:pStyle w:val="NoSpacing"/>
              <w:rPr>
                <w:lang w:val="en-GB"/>
              </w:rPr>
            </w:pPr>
            <w:r w:rsidRPr="0019781F">
              <w:rPr>
                <w:b/>
                <w:lang w:val="en-GB"/>
              </w:rPr>
              <w:t xml:space="preserve">Potential </w:t>
            </w:r>
            <w:r w:rsidR="00F93AE4">
              <w:rPr>
                <w:b/>
                <w:lang w:val="en-GB"/>
              </w:rPr>
              <w:t>i</w:t>
            </w:r>
            <w:r w:rsidRPr="0019781F">
              <w:rPr>
                <w:b/>
                <w:lang w:val="en-GB"/>
              </w:rPr>
              <w:t>mpact/</w:t>
            </w:r>
            <w:r>
              <w:rPr>
                <w:b/>
                <w:lang w:val="en-GB"/>
              </w:rPr>
              <w:t>Proposed c</w:t>
            </w:r>
            <w:r w:rsidRPr="0019781F">
              <w:rPr>
                <w:b/>
                <w:lang w:val="en-GB"/>
              </w:rPr>
              <w:t>hange</w:t>
            </w:r>
            <w:r w:rsidR="00F93AE4">
              <w:rPr>
                <w:b/>
                <w:lang w:val="en-GB"/>
              </w:rPr>
              <w:t>(</w:t>
            </w:r>
            <w:r w:rsidRPr="0019781F">
              <w:rPr>
                <w:b/>
                <w:lang w:val="en-GB"/>
              </w:rPr>
              <w:t>s</w:t>
            </w:r>
            <w:r w:rsidR="00F93AE4">
              <w:rPr>
                <w:b/>
                <w:lang w:val="en-GB"/>
              </w:rPr>
              <w:t>)</w:t>
            </w:r>
            <w:r w:rsidRPr="0019781F">
              <w:rPr>
                <w:b/>
                <w:lang w:val="en-GB"/>
              </w:rPr>
              <w:t xml:space="preserve"> </w:t>
            </w:r>
          </w:p>
        </w:tc>
      </w:tr>
      <w:tr w:rsidR="002B574B" w:rsidRPr="00DE324E" w14:paraId="0A028864" w14:textId="6EB6114E" w:rsidTr="00A21CF7">
        <w:trPr>
          <w:trHeight w:val="1097"/>
        </w:trPr>
        <w:tc>
          <w:tcPr>
            <w:tcW w:w="742" w:type="dxa"/>
          </w:tcPr>
          <w:p w14:paraId="548CAF2F" w14:textId="77777777" w:rsidR="002B574B" w:rsidRPr="00FD182F" w:rsidRDefault="002B574B" w:rsidP="002B574B">
            <w:pPr>
              <w:pStyle w:val="NoSpacing"/>
              <w:numPr>
                <w:ilvl w:val="0"/>
                <w:numId w:val="46"/>
              </w:numPr>
              <w:rPr>
                <w:sz w:val="16"/>
                <w:szCs w:val="16"/>
                <w:lang w:val="en-GB"/>
              </w:rPr>
            </w:pPr>
          </w:p>
        </w:tc>
        <w:tc>
          <w:tcPr>
            <w:tcW w:w="4078" w:type="dxa"/>
            <w:shd w:val="clear" w:color="auto" w:fill="FFFFFF" w:themeFill="background1"/>
          </w:tcPr>
          <w:p w14:paraId="3F7D3F0F" w14:textId="79598DAB" w:rsidR="002B574B" w:rsidRPr="00092651" w:rsidRDefault="002B574B" w:rsidP="002B574B">
            <w:pPr>
              <w:pStyle w:val="NoSpacing"/>
              <w:rPr>
                <w:sz w:val="16"/>
                <w:szCs w:val="16"/>
                <w:lang w:val="en-GB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7CF2EDC5" w14:textId="4F159064" w:rsidR="002B574B" w:rsidRPr="00EF44E9" w:rsidRDefault="002B574B" w:rsidP="002B574B">
            <w:pPr>
              <w:pStyle w:val="NoSpacing"/>
              <w:rPr>
                <w:b/>
                <w:bCs/>
                <w:sz w:val="20"/>
                <w:szCs w:val="24"/>
                <w:u w:val="single"/>
                <w:lang w:val="en-GB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0FB0E1A9" w14:textId="0FEEF2BF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</w:tr>
      <w:tr w:rsidR="002B574B" w:rsidRPr="00DE324E" w14:paraId="4012EB08" w14:textId="77777777" w:rsidTr="00A21CF7">
        <w:trPr>
          <w:trHeight w:val="1097"/>
        </w:trPr>
        <w:tc>
          <w:tcPr>
            <w:tcW w:w="742" w:type="dxa"/>
          </w:tcPr>
          <w:p w14:paraId="396AF555" w14:textId="77777777" w:rsidR="002B574B" w:rsidRPr="00FD182F" w:rsidRDefault="002B574B" w:rsidP="002B574B">
            <w:pPr>
              <w:pStyle w:val="NoSpacing"/>
              <w:numPr>
                <w:ilvl w:val="0"/>
                <w:numId w:val="46"/>
              </w:numPr>
              <w:rPr>
                <w:sz w:val="16"/>
                <w:szCs w:val="16"/>
                <w:lang w:val="en-GB"/>
              </w:rPr>
            </w:pPr>
          </w:p>
        </w:tc>
        <w:tc>
          <w:tcPr>
            <w:tcW w:w="4078" w:type="dxa"/>
            <w:shd w:val="clear" w:color="auto" w:fill="FFFFFF" w:themeFill="background1"/>
          </w:tcPr>
          <w:p w14:paraId="274FE225" w14:textId="597EE3D9" w:rsidR="002B574B" w:rsidRPr="007D1699" w:rsidRDefault="002B574B" w:rsidP="002B574B">
            <w:pPr>
              <w:pStyle w:val="NoSpacing"/>
              <w:rPr>
                <w:sz w:val="16"/>
                <w:szCs w:val="16"/>
                <w:lang w:val="en-GB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3EA37A7C" w14:textId="39761472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209EC71B" w14:textId="6B65A8FC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</w:tr>
      <w:tr w:rsidR="002B574B" w:rsidRPr="00DE324E" w14:paraId="30DC0B80" w14:textId="77777777" w:rsidTr="00A21CF7">
        <w:trPr>
          <w:trHeight w:val="1097"/>
        </w:trPr>
        <w:tc>
          <w:tcPr>
            <w:tcW w:w="742" w:type="dxa"/>
          </w:tcPr>
          <w:p w14:paraId="138B2270" w14:textId="77777777" w:rsidR="002B574B" w:rsidRPr="00FD182F" w:rsidRDefault="002B574B" w:rsidP="002B574B">
            <w:pPr>
              <w:pStyle w:val="NoSpacing"/>
              <w:numPr>
                <w:ilvl w:val="0"/>
                <w:numId w:val="46"/>
              </w:numPr>
              <w:rPr>
                <w:sz w:val="16"/>
                <w:szCs w:val="16"/>
                <w:lang w:val="en-GB"/>
              </w:rPr>
            </w:pPr>
          </w:p>
        </w:tc>
        <w:tc>
          <w:tcPr>
            <w:tcW w:w="4078" w:type="dxa"/>
            <w:shd w:val="clear" w:color="auto" w:fill="FFFFFF" w:themeFill="background1"/>
          </w:tcPr>
          <w:p w14:paraId="7D6D96F9" w14:textId="40AE5DE4" w:rsidR="002B574B" w:rsidRPr="00FD182F" w:rsidRDefault="002B574B" w:rsidP="002B574B">
            <w:pPr>
              <w:pStyle w:val="NoSpacing"/>
              <w:rPr>
                <w:sz w:val="16"/>
                <w:szCs w:val="16"/>
                <w:lang w:val="en-GB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7045BC73" w14:textId="57DE4B21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3E5B7A7E" w14:textId="73B55F03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</w:tr>
      <w:tr w:rsidR="002B574B" w:rsidRPr="00DE324E" w14:paraId="2807FBFE" w14:textId="77777777" w:rsidTr="00A21CF7">
        <w:trPr>
          <w:trHeight w:val="1097"/>
        </w:trPr>
        <w:tc>
          <w:tcPr>
            <w:tcW w:w="742" w:type="dxa"/>
          </w:tcPr>
          <w:p w14:paraId="437D5B72" w14:textId="77777777" w:rsidR="002B574B" w:rsidRPr="00E40EF9" w:rsidRDefault="002B574B" w:rsidP="002B574B">
            <w:pPr>
              <w:pStyle w:val="NoSpacing"/>
              <w:numPr>
                <w:ilvl w:val="0"/>
                <w:numId w:val="46"/>
              </w:numPr>
              <w:rPr>
                <w:sz w:val="16"/>
                <w:szCs w:val="16"/>
                <w:lang w:val="en-GB"/>
              </w:rPr>
            </w:pPr>
          </w:p>
        </w:tc>
        <w:tc>
          <w:tcPr>
            <w:tcW w:w="4078" w:type="dxa"/>
            <w:shd w:val="clear" w:color="auto" w:fill="FFFFFF" w:themeFill="background1"/>
            <w:vAlign w:val="center"/>
          </w:tcPr>
          <w:p w14:paraId="1266E276" w14:textId="7C54C725" w:rsidR="002B574B" w:rsidRPr="00E40EF9" w:rsidRDefault="002B574B" w:rsidP="002B574B">
            <w:pPr>
              <w:pStyle w:val="NoSpacing"/>
              <w:rPr>
                <w:sz w:val="16"/>
                <w:szCs w:val="16"/>
                <w:lang w:val="en-GB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100A8929" w14:textId="77777777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7F3C9786" w14:textId="77777777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</w:tr>
      <w:tr w:rsidR="002B574B" w:rsidRPr="00DE324E" w14:paraId="0DB49C92" w14:textId="77777777" w:rsidTr="00A21CF7">
        <w:trPr>
          <w:trHeight w:val="1097"/>
        </w:trPr>
        <w:tc>
          <w:tcPr>
            <w:tcW w:w="742" w:type="dxa"/>
          </w:tcPr>
          <w:p w14:paraId="655EA452" w14:textId="77777777" w:rsidR="002B574B" w:rsidRPr="00E40EF9" w:rsidRDefault="002B574B" w:rsidP="002B574B">
            <w:pPr>
              <w:pStyle w:val="NoSpacing"/>
              <w:numPr>
                <w:ilvl w:val="0"/>
                <w:numId w:val="46"/>
              </w:numPr>
              <w:rPr>
                <w:sz w:val="16"/>
                <w:szCs w:val="16"/>
                <w:lang w:val="en-GB"/>
              </w:rPr>
            </w:pPr>
          </w:p>
        </w:tc>
        <w:tc>
          <w:tcPr>
            <w:tcW w:w="40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423A78" w14:textId="58584525" w:rsidR="002B574B" w:rsidRPr="00BA0526" w:rsidRDefault="002B574B" w:rsidP="002B574B">
            <w:pPr>
              <w:pStyle w:val="NoSpacing"/>
              <w:rPr>
                <w:sz w:val="16"/>
                <w:szCs w:val="16"/>
                <w:lang w:val="en-GB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58C9BC93" w14:textId="77777777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4E5428F8" w14:textId="653D6A96" w:rsidR="002B574B" w:rsidRPr="007D5854" w:rsidRDefault="002B574B" w:rsidP="002B574B">
            <w:pPr>
              <w:pStyle w:val="NoSpacing"/>
              <w:rPr>
                <w:sz w:val="20"/>
                <w:szCs w:val="24"/>
                <w:lang w:val="en-GB"/>
              </w:rPr>
            </w:pPr>
          </w:p>
        </w:tc>
      </w:tr>
      <w:bookmarkEnd w:id="0"/>
    </w:tbl>
    <w:p w14:paraId="3934A4B7" w14:textId="6DA21821" w:rsidR="00DE324E" w:rsidRDefault="00DE324E" w:rsidP="00701B76">
      <w:pPr>
        <w:pStyle w:val="NoSpacing"/>
      </w:pPr>
    </w:p>
    <w:p w14:paraId="09BB21B5" w14:textId="0456B819" w:rsidR="007C1A07" w:rsidRDefault="007C1A07" w:rsidP="005616F0">
      <w:r>
        <w:tab/>
      </w:r>
    </w:p>
    <w:p w14:paraId="25F6B136" w14:textId="6AA02406" w:rsidR="00AE2280" w:rsidRPr="00AE2280" w:rsidRDefault="0051317A" w:rsidP="0051317A">
      <w:pPr>
        <w:tabs>
          <w:tab w:val="left" w:pos="2802"/>
        </w:tabs>
        <w:rPr>
          <w:rFonts w:ascii="Source Sans Pro SemiBold" w:hAnsi="Source Sans Pro SemiBold"/>
          <w:sz w:val="28"/>
          <w:szCs w:val="28"/>
        </w:rPr>
      </w:pPr>
      <w:r>
        <w:rPr>
          <w:rFonts w:ascii="Source Sans Pro SemiBold" w:hAnsi="Source Sans Pro SemiBold"/>
          <w:sz w:val="28"/>
          <w:szCs w:val="28"/>
        </w:rPr>
        <w:lastRenderedPageBreak/>
        <w:tab/>
      </w:r>
    </w:p>
    <w:sectPr w:rsidR="00AE2280" w:rsidRPr="00AE2280" w:rsidSect="007C1A07">
      <w:footerReference w:type="default" r:id="rId13"/>
      <w:headerReference w:type="first" r:id="rId14"/>
      <w:footerReference w:type="first" r:id="rId15"/>
      <w:pgSz w:w="16838" w:h="11906" w:orient="landscape" w:code="9"/>
      <w:pgMar w:top="851" w:right="1843" w:bottom="851" w:left="1276" w:header="720" w:footer="8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496E8" w14:textId="77777777" w:rsidR="00762C7B" w:rsidRDefault="00762C7B" w:rsidP="003E287A">
      <w:r>
        <w:separator/>
      </w:r>
    </w:p>
    <w:p w14:paraId="730E3F09" w14:textId="77777777" w:rsidR="00762C7B" w:rsidRDefault="00762C7B" w:rsidP="003E287A"/>
    <w:p w14:paraId="049526AC" w14:textId="77777777" w:rsidR="00762C7B" w:rsidRDefault="00762C7B" w:rsidP="003E287A"/>
  </w:endnote>
  <w:endnote w:type="continuationSeparator" w:id="0">
    <w:p w14:paraId="3DE2FEB2" w14:textId="77777777" w:rsidR="00762C7B" w:rsidRDefault="00762C7B" w:rsidP="003E287A">
      <w:r>
        <w:continuationSeparator/>
      </w:r>
    </w:p>
    <w:p w14:paraId="4851C6F5" w14:textId="77777777" w:rsidR="00762C7B" w:rsidRDefault="00762C7B" w:rsidP="003E287A"/>
    <w:p w14:paraId="044A8C1C" w14:textId="77777777" w:rsidR="00762C7B" w:rsidRDefault="00762C7B" w:rsidP="003E2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Bold">
    <w:altName w:val="Calibri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Arial"/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">
    <w:altName w:val="Arial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Light">
    <w:altName w:val="Source Sans Pro Light"/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89924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8496DDE" w14:textId="77777777" w:rsidR="00E16E09" w:rsidRPr="0075255C" w:rsidRDefault="00E16E09" w:rsidP="00555BEE">
        <w:pPr>
          <w:pStyle w:val="Footer"/>
          <w:ind w:left="0"/>
          <w:rPr>
            <w:color w:val="752F8A" w:themeColor="accent1"/>
          </w:rPr>
        </w:pPr>
      </w:p>
      <w:tbl>
        <w:tblPr>
          <w:tblStyle w:val="TableGrid"/>
          <w:tblW w:w="10632" w:type="dxa"/>
          <w:tblInd w:w="-14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6096"/>
          <w:gridCol w:w="4536"/>
        </w:tblGrid>
        <w:tr w:rsidR="00555BEE" w14:paraId="721DC2FE" w14:textId="77777777" w:rsidTr="00A52EE1">
          <w:trPr>
            <w:trHeight w:val="851"/>
          </w:trPr>
          <w:tc>
            <w:tcPr>
              <w:tcW w:w="6096" w:type="dxa"/>
              <w:vAlign w:val="center"/>
            </w:tcPr>
            <w:p w14:paraId="4408A86D" w14:textId="12A767F6" w:rsidR="00555BEE" w:rsidRPr="000D7A08" w:rsidRDefault="00F21C20" w:rsidP="00555BEE">
              <w:pPr>
                <w:pStyle w:val="Footer"/>
                <w:ind w:left="0"/>
              </w:pPr>
              <w:r>
                <w:rPr>
                  <w:noProof/>
                </w:rPr>
                <w:t xml:space="preserve">Strate </w:t>
              </w:r>
              <w:r w:rsidR="00B55939">
                <w:rPr>
                  <w:noProof/>
                </w:rPr>
                <w:t xml:space="preserve">Directive </w:t>
              </w:r>
              <w:r w:rsidR="007B74E6">
                <w:rPr>
                  <w:noProof/>
                </w:rPr>
                <w:t>Comment</w:t>
              </w:r>
              <w:r>
                <w:rPr>
                  <w:noProof/>
                </w:rPr>
                <w:t>s</w:t>
              </w:r>
              <w:r w:rsidR="007B74E6">
                <w:rPr>
                  <w:noProof/>
                </w:rPr>
                <w:t xml:space="preserve"> Matrix</w:t>
              </w:r>
            </w:p>
          </w:tc>
          <w:tc>
            <w:tcPr>
              <w:tcW w:w="4536" w:type="dxa"/>
              <w:vAlign w:val="center"/>
            </w:tcPr>
            <w:p w14:paraId="1B324214" w14:textId="486CA944" w:rsidR="00555BEE" w:rsidRPr="000D7A08" w:rsidRDefault="00555BEE" w:rsidP="00555BEE">
              <w:pPr>
                <w:pStyle w:val="Footer"/>
                <w:ind w:left="0"/>
                <w:jc w:val="right"/>
                <w:rPr>
                  <w:rStyle w:val="PageNumber"/>
                </w:rPr>
              </w:pPr>
              <w:r w:rsidRPr="000D7A08">
                <w:rPr>
                  <w:rStyle w:val="PageNumber"/>
                </w:rPr>
                <w:t xml:space="preserve">| </w:t>
              </w:r>
              <w:r w:rsidRPr="00080C76">
                <w:rPr>
                  <w:rStyle w:val="PageNumber"/>
                </w:rPr>
                <w:fldChar w:fldCharType="begin"/>
              </w:r>
              <w:r w:rsidRPr="00080C76">
                <w:rPr>
                  <w:rStyle w:val="PageNumber"/>
                </w:rPr>
                <w:instrText xml:space="preserve"> PAGE   \* MERGEFORMAT </w:instrText>
              </w:r>
              <w:r w:rsidRPr="00080C76">
                <w:rPr>
                  <w:rStyle w:val="PageNumber"/>
                </w:rPr>
                <w:fldChar w:fldCharType="separate"/>
              </w:r>
              <w:r w:rsidRPr="00080C76">
                <w:rPr>
                  <w:rStyle w:val="PageNumber"/>
                </w:rPr>
                <w:t>2</w:t>
              </w:r>
              <w:r w:rsidRPr="00080C76">
                <w:rPr>
                  <w:rStyle w:val="PageNumber"/>
                </w:rPr>
                <w:fldChar w:fldCharType="end"/>
              </w:r>
            </w:p>
          </w:tc>
        </w:tr>
      </w:tbl>
    </w:sdtContent>
  </w:sdt>
  <w:p w14:paraId="7ACE8048" w14:textId="77777777" w:rsidR="00E16E09" w:rsidRDefault="00E16E09" w:rsidP="003E28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AF6A" w14:textId="027893D7" w:rsidR="007C1A07" w:rsidRDefault="00AE2280" w:rsidP="007C1A07">
    <w:pPr>
      <w:pStyle w:val="Footer"/>
      <w:ind w:left="0"/>
    </w:pPr>
    <w:r>
      <w:t>Strate Directive Comments Matrix</w:t>
    </w:r>
    <w:r w:rsidR="00DE324E" w:rsidRPr="00DE324E">
      <w:t xml:space="preserve"> </w:t>
    </w:r>
    <w:r w:rsidR="00DE324E" w:rsidRPr="00DE324E">
      <w:tab/>
    </w:r>
    <w:r w:rsidR="00DE324E" w:rsidRPr="00DE324E">
      <w:tab/>
    </w:r>
    <w:r w:rsidR="00DE324E" w:rsidRPr="00DE324E">
      <w:tab/>
    </w:r>
    <w:r w:rsidR="00DE324E" w:rsidRPr="00DE324E">
      <w:tab/>
    </w:r>
    <w:r w:rsidR="00DE324E" w:rsidRPr="00DE324E">
      <w:tab/>
    </w:r>
    <w:r w:rsidR="00DE324E" w:rsidRPr="00DE324E">
      <w:tab/>
    </w:r>
    <w:r w:rsidR="00DE324E" w:rsidRPr="00DE324E">
      <w:tab/>
    </w:r>
    <w:r w:rsidR="00DE324E" w:rsidRPr="00DE324E">
      <w:tab/>
    </w:r>
    <w:r w:rsidR="00DE324E">
      <w:t xml:space="preserve">     </w:t>
    </w:r>
    <w:r w:rsidR="00DE324E" w:rsidRPr="000D7A08">
      <w:rPr>
        <w:rStyle w:val="PageNumber"/>
      </w:rPr>
      <w:t xml:space="preserve">| </w:t>
    </w:r>
    <w:r w:rsidR="00DE324E" w:rsidRPr="00080C76">
      <w:rPr>
        <w:rStyle w:val="PageNumber"/>
      </w:rPr>
      <w:fldChar w:fldCharType="begin"/>
    </w:r>
    <w:r w:rsidR="00DE324E" w:rsidRPr="00080C76">
      <w:rPr>
        <w:rStyle w:val="PageNumber"/>
      </w:rPr>
      <w:instrText xml:space="preserve"> PAGE   \* MERGEFORMAT </w:instrText>
    </w:r>
    <w:r w:rsidR="00DE324E" w:rsidRPr="00080C76">
      <w:rPr>
        <w:rStyle w:val="PageNumber"/>
      </w:rPr>
      <w:fldChar w:fldCharType="separate"/>
    </w:r>
    <w:r w:rsidR="00DE324E">
      <w:rPr>
        <w:rStyle w:val="PageNumber"/>
      </w:rPr>
      <w:t>4</w:t>
    </w:r>
    <w:r w:rsidR="00DE324E" w:rsidRPr="00080C76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6945" w14:textId="760CB20D" w:rsidR="007C1A07" w:rsidRDefault="00932BD3" w:rsidP="007C1A07">
    <w:pPr>
      <w:pStyle w:val="Footer"/>
    </w:pPr>
    <w:r w:rsidRPr="00932BD3">
      <w:rPr>
        <w:noProof/>
      </w:rPr>
      <w:t>Strate CA Handbook Comment</w:t>
    </w:r>
    <w:r w:rsidR="007C1A07">
      <w:tab/>
    </w:r>
    <w:r w:rsidR="007C1A07">
      <w:tab/>
    </w:r>
    <w:r w:rsidR="007C1A07">
      <w:tab/>
    </w:r>
    <w:r w:rsidR="007C1A07">
      <w:tab/>
    </w:r>
    <w:r w:rsidR="007C1A07">
      <w:tab/>
    </w:r>
    <w:r w:rsidR="007C1A07">
      <w:tab/>
    </w:r>
    <w:r w:rsidR="007C1A07">
      <w:tab/>
    </w:r>
    <w:r w:rsidR="007C1A07">
      <w:tab/>
      <w:t xml:space="preserve"> </w:t>
    </w:r>
    <w:r w:rsidR="007C1A07" w:rsidRPr="000D7A08">
      <w:rPr>
        <w:rStyle w:val="PageNumber"/>
      </w:rPr>
      <w:t xml:space="preserve">| </w:t>
    </w:r>
    <w:r w:rsidR="007C1A07" w:rsidRPr="00080C76">
      <w:rPr>
        <w:rStyle w:val="PageNumber"/>
      </w:rPr>
      <w:fldChar w:fldCharType="begin"/>
    </w:r>
    <w:r w:rsidR="007C1A07" w:rsidRPr="00080C76">
      <w:rPr>
        <w:rStyle w:val="PageNumber"/>
      </w:rPr>
      <w:instrText xml:space="preserve"> PAGE   \* MERGEFORMAT </w:instrText>
    </w:r>
    <w:r w:rsidR="007C1A07" w:rsidRPr="00080C76">
      <w:rPr>
        <w:rStyle w:val="PageNumber"/>
      </w:rPr>
      <w:fldChar w:fldCharType="separate"/>
    </w:r>
    <w:r w:rsidR="007C1A07">
      <w:rPr>
        <w:rStyle w:val="PageNumber"/>
      </w:rPr>
      <w:t>4</w:t>
    </w:r>
    <w:r w:rsidR="007C1A07" w:rsidRPr="00080C76">
      <w:rPr>
        <w:rStyle w:val="PageNumber"/>
      </w:rPr>
      <w:fldChar w:fldCharType="end"/>
    </w:r>
  </w:p>
  <w:p w14:paraId="37B9632C" w14:textId="77777777" w:rsidR="007C1A07" w:rsidRDefault="007C1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3A12" w14:textId="77777777" w:rsidR="00762C7B" w:rsidRPr="004763A6" w:rsidRDefault="00762C7B" w:rsidP="003E287A">
      <w:pPr>
        <w:rPr>
          <w:color w:val="752F8A" w:themeColor="accent1"/>
        </w:rPr>
      </w:pPr>
      <w:r w:rsidRPr="004763A6">
        <w:rPr>
          <w:color w:val="752F8A" w:themeColor="accent1"/>
        </w:rPr>
        <w:separator/>
      </w:r>
    </w:p>
  </w:footnote>
  <w:footnote w:type="continuationSeparator" w:id="0">
    <w:p w14:paraId="49AF4EE1" w14:textId="77777777" w:rsidR="00762C7B" w:rsidRDefault="00762C7B" w:rsidP="003E287A">
      <w:r>
        <w:continuationSeparator/>
      </w:r>
    </w:p>
    <w:p w14:paraId="6571D7D7" w14:textId="77777777" w:rsidR="00762C7B" w:rsidRDefault="00762C7B" w:rsidP="003E287A"/>
    <w:p w14:paraId="5B724598" w14:textId="77777777" w:rsidR="00762C7B" w:rsidRDefault="00762C7B" w:rsidP="003E2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BF77A" w14:textId="77777777" w:rsidR="00E16E09" w:rsidRDefault="002E3667" w:rsidP="003E287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5BBDFF" wp14:editId="5CAFEDF8">
          <wp:simplePos x="0" y="0"/>
          <wp:positionH relativeFrom="margin">
            <wp:posOffset>-1162685</wp:posOffset>
          </wp:positionH>
          <wp:positionV relativeFrom="margin">
            <wp:posOffset>-536689</wp:posOffset>
          </wp:positionV>
          <wp:extent cx="11038200" cy="73588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8200" cy="73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3BD13" w14:textId="77777777" w:rsidR="007C1A07" w:rsidRDefault="007C1A07" w:rsidP="003E2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741A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407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BCF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0A0A9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4D38E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1D0E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EACCE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multilevel"/>
    <w:tmpl w:val="90EA0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1CC04C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457E58"/>
    <w:multiLevelType w:val="hybridMultilevel"/>
    <w:tmpl w:val="C4767AD2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580AFE4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42512"/>
    <w:multiLevelType w:val="multilevel"/>
    <w:tmpl w:val="24648A00"/>
    <w:lvl w:ilvl="0">
      <w:start w:val="1"/>
      <w:numFmt w:val="bullet"/>
      <w:pStyle w:val="ListParagraph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0AE2264"/>
    <w:multiLevelType w:val="hybridMultilevel"/>
    <w:tmpl w:val="01A2051C"/>
    <w:lvl w:ilvl="0" w:tplc="613A5E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F3F95"/>
    <w:multiLevelType w:val="hybridMultilevel"/>
    <w:tmpl w:val="D7708756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5400C"/>
    <w:multiLevelType w:val="multilevel"/>
    <w:tmpl w:val="481E0952"/>
    <w:name w:val="Strate List"/>
    <w:lvl w:ilvl="0">
      <w:start w:val="1"/>
      <w:numFmt w:val="bullet"/>
      <w:lvlText w:val="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51" w:hanging="426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276" w:hanging="425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701" w:hanging="425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"/>
      <w:lvlJc w:val="left"/>
      <w:pPr>
        <w:ind w:left="2126" w:hanging="425"/>
      </w:pPr>
      <w:rPr>
        <w:rFonts w:ascii="Wingdings" w:hAnsi="Wingdings" w:hint="default"/>
        <w:color w:val="1E988A" w:themeColor="accent6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3E859ED"/>
    <w:multiLevelType w:val="multilevel"/>
    <w:tmpl w:val="66C280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7210501"/>
    <w:multiLevelType w:val="multilevel"/>
    <w:tmpl w:val="5E78A746"/>
    <w:name w:val="Strate List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1B4D12F3"/>
    <w:multiLevelType w:val="multilevel"/>
    <w:tmpl w:val="9C46C832"/>
    <w:styleLink w:val="Style1"/>
    <w:lvl w:ilvl="0">
      <w:start w:val="1"/>
      <w:numFmt w:val="bullet"/>
      <w:lvlText w:val=""/>
      <w:lvlJc w:val="left"/>
      <w:pPr>
        <w:ind w:left="1780" w:hanging="3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2041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43F2F25"/>
    <w:multiLevelType w:val="multilevel"/>
    <w:tmpl w:val="41CA560E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6425966"/>
    <w:multiLevelType w:val="hybridMultilevel"/>
    <w:tmpl w:val="DC867974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B06DE2"/>
    <w:multiLevelType w:val="multilevel"/>
    <w:tmpl w:val="B6EC1E62"/>
    <w:lvl w:ilvl="0">
      <w:start w:val="1"/>
      <w:numFmt w:val="decimal"/>
      <w:lvlText w:val="%1."/>
      <w:lvlJc w:val="left"/>
      <w:pPr>
        <w:ind w:left="360" w:hanging="360"/>
      </w:pPr>
      <w:rPr>
        <w:rFonts w:ascii="Calibri Bold" w:hAnsi="Calibri Bold" w:hint="default"/>
        <w:b/>
        <w:i w:val="0"/>
        <w:color w:val="41273C"/>
        <w:sz w:val="26"/>
        <w:szCs w:val="2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1.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46E23F0"/>
    <w:multiLevelType w:val="multilevel"/>
    <w:tmpl w:val="72BE4D6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215D23"/>
    <w:multiLevelType w:val="hybridMultilevel"/>
    <w:tmpl w:val="9D38168A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E0274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4F0F1D"/>
    <w:multiLevelType w:val="multilevel"/>
    <w:tmpl w:val="971C7280"/>
    <w:styleLink w:val="Style10"/>
    <w:lvl w:ilvl="0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985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AD501AB"/>
    <w:multiLevelType w:val="multilevel"/>
    <w:tmpl w:val="5E78A74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D56204C"/>
    <w:multiLevelType w:val="hybridMultilevel"/>
    <w:tmpl w:val="91BED43E"/>
    <w:lvl w:ilvl="0" w:tplc="948416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D4220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88A2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0DD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02E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400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5CAE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2CC8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DEDE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538A5"/>
    <w:multiLevelType w:val="hybridMultilevel"/>
    <w:tmpl w:val="5E16C9D4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155E5"/>
    <w:multiLevelType w:val="multilevel"/>
    <w:tmpl w:val="5E78A74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70F22F8"/>
    <w:multiLevelType w:val="multilevel"/>
    <w:tmpl w:val="9C46C832"/>
    <w:numStyleLink w:val="Style1"/>
  </w:abstractNum>
  <w:abstractNum w:abstractNumId="28" w15:restartNumberingAfterBreak="0">
    <w:nsid w:val="599B52AE"/>
    <w:multiLevelType w:val="hybridMultilevel"/>
    <w:tmpl w:val="5FA80D94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E13E96"/>
    <w:multiLevelType w:val="multilevel"/>
    <w:tmpl w:val="9D426430"/>
    <w:name w:val="Strate List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="Source Sans Pro SemiBold" w:hAnsi="Source Sans Pro SemiBold" w:hint="default"/>
        <w:color w:val="auto"/>
        <w:spacing w:val="10"/>
        <w:sz w:val="32"/>
      </w:rPr>
    </w:lvl>
    <w:lvl w:ilvl="1">
      <w:start w:val="1"/>
      <w:numFmt w:val="decimal"/>
      <w:pStyle w:val="Heading2"/>
      <w:isLgl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0" w15:restartNumberingAfterBreak="0">
    <w:nsid w:val="5C3936E1"/>
    <w:multiLevelType w:val="multilevel"/>
    <w:tmpl w:val="72BE4D6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D915C91"/>
    <w:multiLevelType w:val="hybridMultilevel"/>
    <w:tmpl w:val="F4BA3318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6F4309"/>
    <w:multiLevelType w:val="hybridMultilevel"/>
    <w:tmpl w:val="4584397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229CE"/>
    <w:multiLevelType w:val="hybridMultilevel"/>
    <w:tmpl w:val="040EF56A"/>
    <w:lvl w:ilvl="0" w:tplc="1C09000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C2F56"/>
    <w:multiLevelType w:val="hybridMultilevel"/>
    <w:tmpl w:val="6E786BA2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177A8"/>
    <w:multiLevelType w:val="hybridMultilevel"/>
    <w:tmpl w:val="9A785B6E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4F7D38"/>
    <w:multiLevelType w:val="hybridMultilevel"/>
    <w:tmpl w:val="60A4010C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B92647"/>
    <w:multiLevelType w:val="hybridMultilevel"/>
    <w:tmpl w:val="6B228730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50F06C3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55565A" w:themeColor="text1"/>
      </w:rPr>
    </w:lvl>
    <w:lvl w:ilvl="2" w:tplc="C9B256C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752F8A" w:themeColor="accent1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821383"/>
    <w:multiLevelType w:val="hybridMultilevel"/>
    <w:tmpl w:val="90E06350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163D40"/>
    <w:multiLevelType w:val="hybridMultilevel"/>
    <w:tmpl w:val="1D9E8F38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B055C"/>
    <w:multiLevelType w:val="hybridMultilevel"/>
    <w:tmpl w:val="97F070E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E22E6"/>
    <w:multiLevelType w:val="multilevel"/>
    <w:tmpl w:val="72BE4D6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  <w:sz w:val="2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752F8A" w:themeColor="accent1"/>
        <w:sz w:val="22"/>
      </w:rPr>
    </w:lvl>
    <w:lvl w:ilvl="3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918C10" w:themeColor="accent2"/>
        <w:sz w:val="2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3A29E8"/>
    <w:multiLevelType w:val="multilevel"/>
    <w:tmpl w:val="0F208FE6"/>
    <w:lvl w:ilvl="0">
      <w:start w:val="1"/>
      <w:numFmt w:val="none"/>
      <w:lvlText w:val="2.1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2.2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2.3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Restart w:val="1"/>
      <w:lvlText w:val="2.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E851653"/>
    <w:multiLevelType w:val="multilevel"/>
    <w:tmpl w:val="5E78A74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55565A" w:themeColor="text1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752F8A" w:themeColor="accent1"/>
      </w:rPr>
    </w:lvl>
    <w:lvl w:ilvl="3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  <w:color w:val="918C10" w:themeColor="accent2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31166900">
    <w:abstractNumId w:val="7"/>
  </w:num>
  <w:num w:numId="2" w16cid:durableId="1577469195">
    <w:abstractNumId w:val="24"/>
  </w:num>
  <w:num w:numId="3" w16cid:durableId="1836458574">
    <w:abstractNumId w:val="34"/>
  </w:num>
  <w:num w:numId="4" w16cid:durableId="1708484239">
    <w:abstractNumId w:val="38"/>
  </w:num>
  <w:num w:numId="5" w16cid:durableId="1401514790">
    <w:abstractNumId w:val="33"/>
  </w:num>
  <w:num w:numId="6" w16cid:durableId="200555279">
    <w:abstractNumId w:val="19"/>
  </w:num>
  <w:num w:numId="7" w16cid:durableId="1755978600">
    <w:abstractNumId w:val="14"/>
  </w:num>
  <w:num w:numId="8" w16cid:durableId="1065569097">
    <w:abstractNumId w:val="18"/>
  </w:num>
  <w:num w:numId="9" w16cid:durableId="108670357">
    <w:abstractNumId w:val="35"/>
  </w:num>
  <w:num w:numId="10" w16cid:durableId="1140347056">
    <w:abstractNumId w:val="36"/>
  </w:num>
  <w:num w:numId="11" w16cid:durableId="790436967">
    <w:abstractNumId w:val="28"/>
  </w:num>
  <w:num w:numId="12" w16cid:durableId="1852716075">
    <w:abstractNumId w:val="39"/>
  </w:num>
  <w:num w:numId="13" w16cid:durableId="2131514208">
    <w:abstractNumId w:val="12"/>
  </w:num>
  <w:num w:numId="14" w16cid:durableId="2110538782">
    <w:abstractNumId w:val="31"/>
  </w:num>
  <w:num w:numId="15" w16cid:durableId="1769734879">
    <w:abstractNumId w:val="9"/>
  </w:num>
  <w:num w:numId="16" w16cid:durableId="1459881544">
    <w:abstractNumId w:val="21"/>
  </w:num>
  <w:num w:numId="17" w16cid:durableId="112406352">
    <w:abstractNumId w:val="42"/>
  </w:num>
  <w:num w:numId="18" w16cid:durableId="1865828071">
    <w:abstractNumId w:val="37"/>
  </w:num>
  <w:num w:numId="19" w16cid:durableId="607856970">
    <w:abstractNumId w:val="16"/>
  </w:num>
  <w:num w:numId="20" w16cid:durableId="1809861070">
    <w:abstractNumId w:val="27"/>
  </w:num>
  <w:num w:numId="21" w16cid:durableId="206649616">
    <w:abstractNumId w:val="15"/>
  </w:num>
  <w:num w:numId="22" w16cid:durableId="1404450914">
    <w:abstractNumId w:val="22"/>
  </w:num>
  <w:num w:numId="23" w16cid:durableId="2069955707">
    <w:abstractNumId w:val="29"/>
  </w:num>
  <w:num w:numId="24" w16cid:durableId="2058817169">
    <w:abstractNumId w:val="8"/>
  </w:num>
  <w:num w:numId="25" w16cid:durableId="2000496817">
    <w:abstractNumId w:val="6"/>
  </w:num>
  <w:num w:numId="26" w16cid:durableId="1671637520">
    <w:abstractNumId w:val="5"/>
  </w:num>
  <w:num w:numId="27" w16cid:durableId="1129086439">
    <w:abstractNumId w:val="4"/>
  </w:num>
  <w:num w:numId="28" w16cid:durableId="1726685987">
    <w:abstractNumId w:val="3"/>
  </w:num>
  <w:num w:numId="29" w16cid:durableId="485707683">
    <w:abstractNumId w:val="1"/>
  </w:num>
  <w:num w:numId="30" w16cid:durableId="1667317865">
    <w:abstractNumId w:val="0"/>
  </w:num>
  <w:num w:numId="31" w16cid:durableId="1350982328">
    <w:abstractNumId w:val="2"/>
  </w:num>
  <w:num w:numId="32" w16cid:durableId="1294217279">
    <w:abstractNumId w:val="13"/>
  </w:num>
  <w:num w:numId="33" w16cid:durableId="176965846">
    <w:abstractNumId w:val="26"/>
  </w:num>
  <w:num w:numId="34" w16cid:durableId="2032563033">
    <w:abstractNumId w:val="17"/>
  </w:num>
  <w:num w:numId="35" w16cid:durableId="1899898552">
    <w:abstractNumId w:val="23"/>
  </w:num>
  <w:num w:numId="36" w16cid:durableId="359865241">
    <w:abstractNumId w:val="43"/>
  </w:num>
  <w:num w:numId="37" w16cid:durableId="257836101">
    <w:abstractNumId w:val="20"/>
  </w:num>
  <w:num w:numId="38" w16cid:durableId="2006008498">
    <w:abstractNumId w:val="11"/>
  </w:num>
  <w:num w:numId="39" w16cid:durableId="16587156">
    <w:abstractNumId w:val="30"/>
  </w:num>
  <w:num w:numId="40" w16cid:durableId="278073553">
    <w:abstractNumId w:val="30"/>
    <w:lvlOverride w:ilvl="0">
      <w:lvl w:ilvl="0">
        <w:start w:val="1"/>
        <w:numFmt w:val="bullet"/>
        <w:lvlText w:val=""/>
        <w:lvlJc w:val="left"/>
        <w:pPr>
          <w:ind w:left="284" w:hanging="284"/>
        </w:pPr>
        <w:rPr>
          <w:rFonts w:ascii="Wingdings" w:hAnsi="Wingdings" w:hint="default"/>
          <w:color w:val="auto"/>
          <w:sz w:val="22"/>
        </w:rPr>
      </w:lvl>
    </w:lvlOverride>
    <w:lvlOverride w:ilvl="1">
      <w:lvl w:ilvl="1">
        <w:start w:val="1"/>
        <w:numFmt w:val="bullet"/>
        <w:lvlText w:val=""/>
        <w:lvlJc w:val="left"/>
        <w:pPr>
          <w:ind w:left="567" w:hanging="283"/>
        </w:pPr>
        <w:rPr>
          <w:rFonts w:ascii="Wingdings" w:hAnsi="Wingdings" w:hint="default"/>
          <w:color w:val="55565A" w:themeColor="text1"/>
          <w:sz w:val="22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851" w:hanging="284"/>
        </w:pPr>
        <w:rPr>
          <w:rFonts w:ascii="Wingdings" w:hAnsi="Wingdings" w:hint="default"/>
          <w:color w:val="752F8A" w:themeColor="accent1"/>
          <w:sz w:val="22"/>
        </w:rPr>
      </w:lvl>
    </w:lvlOverride>
    <w:lvlOverride w:ilvl="3">
      <w:lvl w:ilvl="3">
        <w:start w:val="1"/>
        <w:numFmt w:val="bullet"/>
        <w:lvlText w:val=""/>
        <w:lvlJc w:val="left"/>
        <w:pPr>
          <w:ind w:left="1134" w:hanging="283"/>
        </w:pPr>
        <w:rPr>
          <w:rFonts w:ascii="Wingdings" w:hAnsi="Wingdings" w:hint="default"/>
          <w:color w:val="918C10" w:themeColor="accent2"/>
          <w:sz w:val="22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68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540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61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84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7560" w:hanging="360"/>
        </w:pPr>
        <w:rPr>
          <w:rFonts w:ascii="Wingdings" w:hAnsi="Wingdings" w:hint="default"/>
        </w:rPr>
      </w:lvl>
    </w:lvlOverride>
  </w:num>
  <w:num w:numId="41" w16cid:durableId="572816198">
    <w:abstractNumId w:val="41"/>
  </w:num>
  <w:num w:numId="42" w16cid:durableId="732313838">
    <w:abstractNumId w:val="10"/>
  </w:num>
  <w:num w:numId="43" w16cid:durableId="471287707">
    <w:abstractNumId w:val="40"/>
  </w:num>
  <w:num w:numId="44" w16cid:durableId="552279223">
    <w:abstractNumId w:val="25"/>
  </w:num>
  <w:num w:numId="45" w16cid:durableId="160893881">
    <w:abstractNumId w:val="29"/>
  </w:num>
  <w:num w:numId="46" w16cid:durableId="1395277499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A07"/>
    <w:rsid w:val="000000A4"/>
    <w:rsid w:val="00000F22"/>
    <w:rsid w:val="00007272"/>
    <w:rsid w:val="00010E63"/>
    <w:rsid w:val="00014A3F"/>
    <w:rsid w:val="00014C30"/>
    <w:rsid w:val="00014EFE"/>
    <w:rsid w:val="00016379"/>
    <w:rsid w:val="00023262"/>
    <w:rsid w:val="00026B2B"/>
    <w:rsid w:val="00044611"/>
    <w:rsid w:val="000455B7"/>
    <w:rsid w:val="00045CD0"/>
    <w:rsid w:val="000500FD"/>
    <w:rsid w:val="0005040D"/>
    <w:rsid w:val="000573EF"/>
    <w:rsid w:val="00062598"/>
    <w:rsid w:val="000638B2"/>
    <w:rsid w:val="00064A6A"/>
    <w:rsid w:val="000748AC"/>
    <w:rsid w:val="00076802"/>
    <w:rsid w:val="000777A1"/>
    <w:rsid w:val="000805B0"/>
    <w:rsid w:val="00080C76"/>
    <w:rsid w:val="00083D55"/>
    <w:rsid w:val="00084CCF"/>
    <w:rsid w:val="00084E82"/>
    <w:rsid w:val="00092651"/>
    <w:rsid w:val="00092DC0"/>
    <w:rsid w:val="00093BE7"/>
    <w:rsid w:val="000A234E"/>
    <w:rsid w:val="000B049E"/>
    <w:rsid w:val="000B5B4F"/>
    <w:rsid w:val="000C21DD"/>
    <w:rsid w:val="000D339D"/>
    <w:rsid w:val="000D40E8"/>
    <w:rsid w:val="000D7A08"/>
    <w:rsid w:val="000E515A"/>
    <w:rsid w:val="000F0F76"/>
    <w:rsid w:val="000F372E"/>
    <w:rsid w:val="00101400"/>
    <w:rsid w:val="00110DB8"/>
    <w:rsid w:val="00133AD0"/>
    <w:rsid w:val="00135F07"/>
    <w:rsid w:val="001362C0"/>
    <w:rsid w:val="00146E0A"/>
    <w:rsid w:val="0014750E"/>
    <w:rsid w:val="001475F3"/>
    <w:rsid w:val="00156F3C"/>
    <w:rsid w:val="00160F1E"/>
    <w:rsid w:val="00164BCA"/>
    <w:rsid w:val="001659C6"/>
    <w:rsid w:val="00167F08"/>
    <w:rsid w:val="00173DBC"/>
    <w:rsid w:val="00174835"/>
    <w:rsid w:val="00186E3B"/>
    <w:rsid w:val="0019023C"/>
    <w:rsid w:val="00191E46"/>
    <w:rsid w:val="001966CF"/>
    <w:rsid w:val="0019781F"/>
    <w:rsid w:val="001A40AD"/>
    <w:rsid w:val="001A466C"/>
    <w:rsid w:val="001B46DD"/>
    <w:rsid w:val="001C45A9"/>
    <w:rsid w:val="001D227A"/>
    <w:rsid w:val="001D4E78"/>
    <w:rsid w:val="001D51C6"/>
    <w:rsid w:val="001F0F1F"/>
    <w:rsid w:val="001F1403"/>
    <w:rsid w:val="001F68EC"/>
    <w:rsid w:val="002077AF"/>
    <w:rsid w:val="00211BDA"/>
    <w:rsid w:val="00212234"/>
    <w:rsid w:val="00213DC1"/>
    <w:rsid w:val="002157F7"/>
    <w:rsid w:val="0021795D"/>
    <w:rsid w:val="00221B9D"/>
    <w:rsid w:val="00226DFC"/>
    <w:rsid w:val="00227424"/>
    <w:rsid w:val="0024071A"/>
    <w:rsid w:val="00240C7B"/>
    <w:rsid w:val="002435E0"/>
    <w:rsid w:val="002436D5"/>
    <w:rsid w:val="00250422"/>
    <w:rsid w:val="002620BF"/>
    <w:rsid w:val="00267EF2"/>
    <w:rsid w:val="00271F7D"/>
    <w:rsid w:val="00272E47"/>
    <w:rsid w:val="002755A7"/>
    <w:rsid w:val="00286BAC"/>
    <w:rsid w:val="00286EF2"/>
    <w:rsid w:val="0029142C"/>
    <w:rsid w:val="002A134B"/>
    <w:rsid w:val="002A558A"/>
    <w:rsid w:val="002B574B"/>
    <w:rsid w:val="002B7AD5"/>
    <w:rsid w:val="002C06B9"/>
    <w:rsid w:val="002C36CB"/>
    <w:rsid w:val="002D16CB"/>
    <w:rsid w:val="002D2907"/>
    <w:rsid w:val="002D73BF"/>
    <w:rsid w:val="002E3667"/>
    <w:rsid w:val="002E48E1"/>
    <w:rsid w:val="002F0591"/>
    <w:rsid w:val="002F08F8"/>
    <w:rsid w:val="00300128"/>
    <w:rsid w:val="00300724"/>
    <w:rsid w:val="00303412"/>
    <w:rsid w:val="003038B6"/>
    <w:rsid w:val="00320488"/>
    <w:rsid w:val="00324BD5"/>
    <w:rsid w:val="003279AA"/>
    <w:rsid w:val="00327DC5"/>
    <w:rsid w:val="0033055B"/>
    <w:rsid w:val="0033795E"/>
    <w:rsid w:val="00344A6A"/>
    <w:rsid w:val="00351C1D"/>
    <w:rsid w:val="00370273"/>
    <w:rsid w:val="003725A6"/>
    <w:rsid w:val="0039610F"/>
    <w:rsid w:val="003A4815"/>
    <w:rsid w:val="003A4DDB"/>
    <w:rsid w:val="003A7741"/>
    <w:rsid w:val="003B7C49"/>
    <w:rsid w:val="003C4321"/>
    <w:rsid w:val="003D569E"/>
    <w:rsid w:val="003E1975"/>
    <w:rsid w:val="003E287A"/>
    <w:rsid w:val="003F63FC"/>
    <w:rsid w:val="003F7E03"/>
    <w:rsid w:val="004018A9"/>
    <w:rsid w:val="00411B61"/>
    <w:rsid w:val="00412FE8"/>
    <w:rsid w:val="00420D22"/>
    <w:rsid w:val="00426612"/>
    <w:rsid w:val="00427795"/>
    <w:rsid w:val="0043135D"/>
    <w:rsid w:val="004454DB"/>
    <w:rsid w:val="0045116D"/>
    <w:rsid w:val="00454646"/>
    <w:rsid w:val="004670F5"/>
    <w:rsid w:val="004754D6"/>
    <w:rsid w:val="004763A6"/>
    <w:rsid w:val="004775D5"/>
    <w:rsid w:val="00477A25"/>
    <w:rsid w:val="00492E51"/>
    <w:rsid w:val="00496015"/>
    <w:rsid w:val="004A4F2E"/>
    <w:rsid w:val="004A6030"/>
    <w:rsid w:val="004B5C89"/>
    <w:rsid w:val="004C2EFB"/>
    <w:rsid w:val="004C3E86"/>
    <w:rsid w:val="004D37E9"/>
    <w:rsid w:val="004D7585"/>
    <w:rsid w:val="004E1C9D"/>
    <w:rsid w:val="004E21A2"/>
    <w:rsid w:val="004E52EC"/>
    <w:rsid w:val="004F5D7A"/>
    <w:rsid w:val="0050389F"/>
    <w:rsid w:val="0050604A"/>
    <w:rsid w:val="0051317A"/>
    <w:rsid w:val="00534DC4"/>
    <w:rsid w:val="00537433"/>
    <w:rsid w:val="00553447"/>
    <w:rsid w:val="00555BEE"/>
    <w:rsid w:val="005605E6"/>
    <w:rsid w:val="005616F0"/>
    <w:rsid w:val="005639A9"/>
    <w:rsid w:val="00565E97"/>
    <w:rsid w:val="00576017"/>
    <w:rsid w:val="00580481"/>
    <w:rsid w:val="005B26E5"/>
    <w:rsid w:val="005B45C6"/>
    <w:rsid w:val="005B6E3F"/>
    <w:rsid w:val="005C5AB0"/>
    <w:rsid w:val="005D3471"/>
    <w:rsid w:val="005E0BFC"/>
    <w:rsid w:val="005E1182"/>
    <w:rsid w:val="005E22B2"/>
    <w:rsid w:val="005F2A70"/>
    <w:rsid w:val="0060148C"/>
    <w:rsid w:val="00611222"/>
    <w:rsid w:val="006132B7"/>
    <w:rsid w:val="00622A53"/>
    <w:rsid w:val="006244A5"/>
    <w:rsid w:val="00624E21"/>
    <w:rsid w:val="00625636"/>
    <w:rsid w:val="006268A5"/>
    <w:rsid w:val="006338C2"/>
    <w:rsid w:val="00637E6B"/>
    <w:rsid w:val="00642AF6"/>
    <w:rsid w:val="00652171"/>
    <w:rsid w:val="006673FC"/>
    <w:rsid w:val="0067207B"/>
    <w:rsid w:val="006738DA"/>
    <w:rsid w:val="006741DA"/>
    <w:rsid w:val="00674465"/>
    <w:rsid w:val="00683ED0"/>
    <w:rsid w:val="00690665"/>
    <w:rsid w:val="00697242"/>
    <w:rsid w:val="006A7C62"/>
    <w:rsid w:val="006B1AB9"/>
    <w:rsid w:val="006C73F1"/>
    <w:rsid w:val="006D1ACE"/>
    <w:rsid w:val="006D36F5"/>
    <w:rsid w:val="006D3A94"/>
    <w:rsid w:val="006D594B"/>
    <w:rsid w:val="006F4E1D"/>
    <w:rsid w:val="006F53E8"/>
    <w:rsid w:val="00701B76"/>
    <w:rsid w:val="00716753"/>
    <w:rsid w:val="00722DFE"/>
    <w:rsid w:val="007251B5"/>
    <w:rsid w:val="0075255C"/>
    <w:rsid w:val="00756C28"/>
    <w:rsid w:val="007611C6"/>
    <w:rsid w:val="00761831"/>
    <w:rsid w:val="00762C7B"/>
    <w:rsid w:val="0076748E"/>
    <w:rsid w:val="007730D9"/>
    <w:rsid w:val="00773EC9"/>
    <w:rsid w:val="00776579"/>
    <w:rsid w:val="00776A57"/>
    <w:rsid w:val="00776E97"/>
    <w:rsid w:val="00786653"/>
    <w:rsid w:val="007A3ED0"/>
    <w:rsid w:val="007A6A6A"/>
    <w:rsid w:val="007B0AF6"/>
    <w:rsid w:val="007B74E6"/>
    <w:rsid w:val="007C1A07"/>
    <w:rsid w:val="007C4917"/>
    <w:rsid w:val="007C770A"/>
    <w:rsid w:val="007D1699"/>
    <w:rsid w:val="007D3050"/>
    <w:rsid w:val="007D5854"/>
    <w:rsid w:val="007E23D8"/>
    <w:rsid w:val="007E6ECA"/>
    <w:rsid w:val="007F6F00"/>
    <w:rsid w:val="007F7EE0"/>
    <w:rsid w:val="00803715"/>
    <w:rsid w:val="00804285"/>
    <w:rsid w:val="00805364"/>
    <w:rsid w:val="00810094"/>
    <w:rsid w:val="008128D8"/>
    <w:rsid w:val="008213F3"/>
    <w:rsid w:val="00823EFB"/>
    <w:rsid w:val="00835E75"/>
    <w:rsid w:val="008365B4"/>
    <w:rsid w:val="008406F2"/>
    <w:rsid w:val="00843226"/>
    <w:rsid w:val="00843BBB"/>
    <w:rsid w:val="0085220E"/>
    <w:rsid w:val="00853BA5"/>
    <w:rsid w:val="008553AE"/>
    <w:rsid w:val="00856C52"/>
    <w:rsid w:val="008570F6"/>
    <w:rsid w:val="00872042"/>
    <w:rsid w:val="00887CA9"/>
    <w:rsid w:val="0089071D"/>
    <w:rsid w:val="0089357B"/>
    <w:rsid w:val="00895698"/>
    <w:rsid w:val="008A0640"/>
    <w:rsid w:val="008A2978"/>
    <w:rsid w:val="008B09C4"/>
    <w:rsid w:val="008B112B"/>
    <w:rsid w:val="008B7292"/>
    <w:rsid w:val="008C49DF"/>
    <w:rsid w:val="008D4153"/>
    <w:rsid w:val="008D757D"/>
    <w:rsid w:val="008E3E3C"/>
    <w:rsid w:val="008E4708"/>
    <w:rsid w:val="008E6F6A"/>
    <w:rsid w:val="008F09ED"/>
    <w:rsid w:val="00901FD9"/>
    <w:rsid w:val="00903359"/>
    <w:rsid w:val="009056A1"/>
    <w:rsid w:val="009112F6"/>
    <w:rsid w:val="009125EE"/>
    <w:rsid w:val="00916A9D"/>
    <w:rsid w:val="009178B8"/>
    <w:rsid w:val="0092594D"/>
    <w:rsid w:val="00926903"/>
    <w:rsid w:val="009272BF"/>
    <w:rsid w:val="00932BD3"/>
    <w:rsid w:val="00941DEC"/>
    <w:rsid w:val="009441A4"/>
    <w:rsid w:val="0094700D"/>
    <w:rsid w:val="009502F9"/>
    <w:rsid w:val="00961075"/>
    <w:rsid w:val="00964CAD"/>
    <w:rsid w:val="00966138"/>
    <w:rsid w:val="00966999"/>
    <w:rsid w:val="00970DDD"/>
    <w:rsid w:val="009721EA"/>
    <w:rsid w:val="00976851"/>
    <w:rsid w:val="0097747C"/>
    <w:rsid w:val="00977CFC"/>
    <w:rsid w:val="00982428"/>
    <w:rsid w:val="00993013"/>
    <w:rsid w:val="0099525E"/>
    <w:rsid w:val="00996A7F"/>
    <w:rsid w:val="0099759E"/>
    <w:rsid w:val="009A2C4D"/>
    <w:rsid w:val="009B0D15"/>
    <w:rsid w:val="009C0195"/>
    <w:rsid w:val="009C685B"/>
    <w:rsid w:val="009E16F8"/>
    <w:rsid w:val="009F247A"/>
    <w:rsid w:val="00A07680"/>
    <w:rsid w:val="00A13D95"/>
    <w:rsid w:val="00A20FB1"/>
    <w:rsid w:val="00A21CF7"/>
    <w:rsid w:val="00A353B7"/>
    <w:rsid w:val="00A459FA"/>
    <w:rsid w:val="00A475C3"/>
    <w:rsid w:val="00A52EE1"/>
    <w:rsid w:val="00A54A80"/>
    <w:rsid w:val="00A55A5B"/>
    <w:rsid w:val="00A6453A"/>
    <w:rsid w:val="00A65CD4"/>
    <w:rsid w:val="00A66297"/>
    <w:rsid w:val="00A70FF7"/>
    <w:rsid w:val="00A733A0"/>
    <w:rsid w:val="00A76CA0"/>
    <w:rsid w:val="00A80D78"/>
    <w:rsid w:val="00A93E2C"/>
    <w:rsid w:val="00A95002"/>
    <w:rsid w:val="00A965C9"/>
    <w:rsid w:val="00A97E53"/>
    <w:rsid w:val="00AA3FE4"/>
    <w:rsid w:val="00AB1471"/>
    <w:rsid w:val="00AB2E09"/>
    <w:rsid w:val="00AB4B13"/>
    <w:rsid w:val="00AD23D0"/>
    <w:rsid w:val="00AE0140"/>
    <w:rsid w:val="00AE21E2"/>
    <w:rsid w:val="00AE2280"/>
    <w:rsid w:val="00AE371C"/>
    <w:rsid w:val="00AE6103"/>
    <w:rsid w:val="00AF003D"/>
    <w:rsid w:val="00AF3475"/>
    <w:rsid w:val="00AF3FCD"/>
    <w:rsid w:val="00B001A4"/>
    <w:rsid w:val="00B07E9C"/>
    <w:rsid w:val="00B12F04"/>
    <w:rsid w:val="00B14B54"/>
    <w:rsid w:val="00B276F5"/>
    <w:rsid w:val="00B300CE"/>
    <w:rsid w:val="00B31E80"/>
    <w:rsid w:val="00B33BE8"/>
    <w:rsid w:val="00B36CF9"/>
    <w:rsid w:val="00B40A4B"/>
    <w:rsid w:val="00B43701"/>
    <w:rsid w:val="00B50AEB"/>
    <w:rsid w:val="00B52B10"/>
    <w:rsid w:val="00B5317E"/>
    <w:rsid w:val="00B538C5"/>
    <w:rsid w:val="00B55939"/>
    <w:rsid w:val="00B65730"/>
    <w:rsid w:val="00B6736D"/>
    <w:rsid w:val="00B742E8"/>
    <w:rsid w:val="00B805C7"/>
    <w:rsid w:val="00B929DD"/>
    <w:rsid w:val="00B9659D"/>
    <w:rsid w:val="00B96C90"/>
    <w:rsid w:val="00BA0526"/>
    <w:rsid w:val="00BA26AE"/>
    <w:rsid w:val="00BB1A13"/>
    <w:rsid w:val="00BB31A2"/>
    <w:rsid w:val="00BB69AE"/>
    <w:rsid w:val="00BE1DFB"/>
    <w:rsid w:val="00BF2C07"/>
    <w:rsid w:val="00C010E9"/>
    <w:rsid w:val="00C108B4"/>
    <w:rsid w:val="00C172A8"/>
    <w:rsid w:val="00C2331A"/>
    <w:rsid w:val="00C25F78"/>
    <w:rsid w:val="00C31491"/>
    <w:rsid w:val="00C638F2"/>
    <w:rsid w:val="00C7414F"/>
    <w:rsid w:val="00C9385B"/>
    <w:rsid w:val="00C94A6D"/>
    <w:rsid w:val="00C95D10"/>
    <w:rsid w:val="00C96D07"/>
    <w:rsid w:val="00CC0460"/>
    <w:rsid w:val="00CC21BF"/>
    <w:rsid w:val="00CC3154"/>
    <w:rsid w:val="00CC7E5D"/>
    <w:rsid w:val="00CE6435"/>
    <w:rsid w:val="00CE7056"/>
    <w:rsid w:val="00CF41C6"/>
    <w:rsid w:val="00D00249"/>
    <w:rsid w:val="00D014A5"/>
    <w:rsid w:val="00D03A92"/>
    <w:rsid w:val="00D03BC1"/>
    <w:rsid w:val="00D07C7A"/>
    <w:rsid w:val="00D14C1B"/>
    <w:rsid w:val="00D24549"/>
    <w:rsid w:val="00D35924"/>
    <w:rsid w:val="00D43070"/>
    <w:rsid w:val="00D44578"/>
    <w:rsid w:val="00D5120E"/>
    <w:rsid w:val="00D622A0"/>
    <w:rsid w:val="00D7064F"/>
    <w:rsid w:val="00D7065C"/>
    <w:rsid w:val="00D74D18"/>
    <w:rsid w:val="00D83E92"/>
    <w:rsid w:val="00D87BD9"/>
    <w:rsid w:val="00D91E45"/>
    <w:rsid w:val="00D952EE"/>
    <w:rsid w:val="00D97992"/>
    <w:rsid w:val="00DA2300"/>
    <w:rsid w:val="00DA4186"/>
    <w:rsid w:val="00DA49AE"/>
    <w:rsid w:val="00DA660C"/>
    <w:rsid w:val="00DB07B5"/>
    <w:rsid w:val="00DC0888"/>
    <w:rsid w:val="00DC3142"/>
    <w:rsid w:val="00DD225F"/>
    <w:rsid w:val="00DD76A0"/>
    <w:rsid w:val="00DE324E"/>
    <w:rsid w:val="00DE68B1"/>
    <w:rsid w:val="00DF553E"/>
    <w:rsid w:val="00DF63E6"/>
    <w:rsid w:val="00E00A1F"/>
    <w:rsid w:val="00E01038"/>
    <w:rsid w:val="00E010E3"/>
    <w:rsid w:val="00E116C3"/>
    <w:rsid w:val="00E142A2"/>
    <w:rsid w:val="00E16E09"/>
    <w:rsid w:val="00E17083"/>
    <w:rsid w:val="00E2040D"/>
    <w:rsid w:val="00E24720"/>
    <w:rsid w:val="00E248CC"/>
    <w:rsid w:val="00E40EF9"/>
    <w:rsid w:val="00E41BE5"/>
    <w:rsid w:val="00E46A88"/>
    <w:rsid w:val="00E505C3"/>
    <w:rsid w:val="00E6247D"/>
    <w:rsid w:val="00E6329B"/>
    <w:rsid w:val="00E852B7"/>
    <w:rsid w:val="00E91568"/>
    <w:rsid w:val="00E95815"/>
    <w:rsid w:val="00EA0286"/>
    <w:rsid w:val="00EA1BD3"/>
    <w:rsid w:val="00EA2DB8"/>
    <w:rsid w:val="00EA65A8"/>
    <w:rsid w:val="00EB0952"/>
    <w:rsid w:val="00EB3968"/>
    <w:rsid w:val="00EC2830"/>
    <w:rsid w:val="00ED4195"/>
    <w:rsid w:val="00EE6604"/>
    <w:rsid w:val="00EF44E9"/>
    <w:rsid w:val="00F02842"/>
    <w:rsid w:val="00F11E3A"/>
    <w:rsid w:val="00F121E6"/>
    <w:rsid w:val="00F13C5F"/>
    <w:rsid w:val="00F20CB8"/>
    <w:rsid w:val="00F2180C"/>
    <w:rsid w:val="00F21C20"/>
    <w:rsid w:val="00F22618"/>
    <w:rsid w:val="00F24BEB"/>
    <w:rsid w:val="00F36585"/>
    <w:rsid w:val="00F36CFB"/>
    <w:rsid w:val="00F547D1"/>
    <w:rsid w:val="00F55979"/>
    <w:rsid w:val="00F56B6B"/>
    <w:rsid w:val="00F649E7"/>
    <w:rsid w:val="00F71EA0"/>
    <w:rsid w:val="00F73B10"/>
    <w:rsid w:val="00F74F4D"/>
    <w:rsid w:val="00F75E4D"/>
    <w:rsid w:val="00F875DF"/>
    <w:rsid w:val="00F93AE4"/>
    <w:rsid w:val="00F95B3C"/>
    <w:rsid w:val="00FA1E5B"/>
    <w:rsid w:val="00FA7DBB"/>
    <w:rsid w:val="00FB0BFD"/>
    <w:rsid w:val="00FB3411"/>
    <w:rsid w:val="00FB5012"/>
    <w:rsid w:val="00FC079A"/>
    <w:rsid w:val="00FC5ED3"/>
    <w:rsid w:val="00FC70DA"/>
    <w:rsid w:val="00FD182F"/>
    <w:rsid w:val="00FD3980"/>
    <w:rsid w:val="00FD5877"/>
    <w:rsid w:val="00FF0B0B"/>
    <w:rsid w:val="00FF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2EABC6"/>
  <w15:chartTrackingRefBased/>
  <w15:docId w15:val="{18E2CEF7-9974-433A-A0EE-287447C5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636"/>
    <w:rPr>
      <w:rFonts w:ascii="Source Sans Pro Light" w:hAnsi="Source Sans Pro Light"/>
    </w:rPr>
  </w:style>
  <w:style w:type="paragraph" w:styleId="Heading1">
    <w:name w:val="heading 1"/>
    <w:next w:val="Normal"/>
    <w:link w:val="Heading1Char"/>
    <w:uiPriority w:val="9"/>
    <w:qFormat/>
    <w:rsid w:val="00BB1A13"/>
    <w:pPr>
      <w:numPr>
        <w:numId w:val="23"/>
      </w:numPr>
      <w:pBdr>
        <w:bottom w:val="single" w:sz="4" w:space="3" w:color="752F8A" w:themeColor="accent1"/>
      </w:pBdr>
      <w:tabs>
        <w:tab w:val="clear" w:pos="360"/>
        <w:tab w:val="num" w:pos="851"/>
      </w:tabs>
      <w:spacing w:before="360" w:after="360" w:line="340" w:lineRule="atLeast"/>
      <w:ind w:left="851" w:hanging="851"/>
      <w:contextualSpacing/>
      <w:outlineLvl w:val="0"/>
    </w:pPr>
    <w:rPr>
      <w:rFonts w:ascii="Source Sans Pro SemiBold" w:hAnsi="Source Sans Pro SemiBold"/>
      <w:spacing w:val="10"/>
      <w:sz w:val="32"/>
      <w:szCs w:val="32"/>
    </w:rPr>
  </w:style>
  <w:style w:type="paragraph" w:styleId="Heading2">
    <w:name w:val="heading 2"/>
    <w:next w:val="Normal"/>
    <w:link w:val="Heading2Char"/>
    <w:uiPriority w:val="9"/>
    <w:unhideWhenUsed/>
    <w:qFormat/>
    <w:rsid w:val="00BB1A13"/>
    <w:pPr>
      <w:numPr>
        <w:ilvl w:val="1"/>
        <w:numId w:val="23"/>
      </w:numPr>
      <w:spacing w:before="240"/>
      <w:outlineLvl w:val="1"/>
    </w:pPr>
    <w:rPr>
      <w:rFonts w:ascii="Source Sans Pro SemiBold" w:hAnsi="Source Sans Pro SemiBold"/>
      <w:color w:val="55565A" w:themeColor="text1"/>
      <w:spacing w:val="10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BB1A13"/>
    <w:pPr>
      <w:numPr>
        <w:ilvl w:val="2"/>
        <w:numId w:val="23"/>
      </w:numPr>
      <w:ind w:left="851" w:hanging="851"/>
      <w:outlineLvl w:val="2"/>
    </w:pPr>
    <w:rPr>
      <w:rFonts w:ascii="Source Sans Pro SemiBold" w:hAnsi="Source Sans Pro SemiBold"/>
      <w:color w:val="752F8A" w:themeColor="accent1"/>
      <w:spacing w:val="1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25636"/>
    <w:pPr>
      <w:outlineLvl w:val="3"/>
    </w:pPr>
    <w:rPr>
      <w:rFonts w:ascii="Source Sans Pro" w:hAnsi="Source Sans Pro"/>
      <w:color w:val="918C10" w:themeColor="accent2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63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9920E" w:themeColor="accent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0C7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A174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0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A1744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0C7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6D6F74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0C7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6D6F74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E0"/>
    <w:rPr>
      <w:rFonts w:ascii="Source Sans Pro" w:hAnsi="Source Sans Pro"/>
    </w:rPr>
  </w:style>
  <w:style w:type="paragraph" w:styleId="Footer">
    <w:name w:val="footer"/>
    <w:link w:val="FooterChar"/>
    <w:uiPriority w:val="99"/>
    <w:unhideWhenUsed/>
    <w:qFormat/>
    <w:rsid w:val="000D7A08"/>
    <w:pPr>
      <w:tabs>
        <w:tab w:val="center" w:pos="4513"/>
        <w:tab w:val="right" w:pos="9026"/>
      </w:tabs>
      <w:spacing w:after="0" w:line="240" w:lineRule="auto"/>
      <w:ind w:left="31"/>
    </w:pPr>
    <w:rPr>
      <w:rFonts w:ascii="Source Sans Pro Light" w:hAnsi="Source Sans Pro Light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D7A08"/>
    <w:rPr>
      <w:rFonts w:ascii="Source Sans Pro Light" w:hAnsi="Source Sans Pro Light"/>
      <w:sz w:val="20"/>
      <w:szCs w:val="20"/>
    </w:rPr>
  </w:style>
  <w:style w:type="paragraph" w:styleId="Title">
    <w:name w:val="Title"/>
    <w:next w:val="Normal"/>
    <w:link w:val="TitleChar"/>
    <w:uiPriority w:val="10"/>
    <w:qFormat/>
    <w:rsid w:val="00E16E09"/>
    <w:pPr>
      <w:spacing w:after="0" w:line="240" w:lineRule="auto"/>
      <w:contextualSpacing/>
    </w:pPr>
    <w:rPr>
      <w:rFonts w:ascii="Source Sans Pro SemiBold" w:eastAsiaTheme="majorEastAsia" w:hAnsi="Source Sans Pro SemiBold" w:cstheme="majorBidi"/>
      <w:b/>
      <w:caps/>
      <w:color w:val="FFFFFF" w:themeColor="background1"/>
      <w:spacing w:val="-10"/>
      <w:kern w:val="28"/>
      <w:sz w:val="5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E09"/>
    <w:rPr>
      <w:rFonts w:ascii="Source Sans Pro SemiBold" w:eastAsiaTheme="majorEastAsia" w:hAnsi="Source Sans Pro SemiBold" w:cstheme="majorBidi"/>
      <w:b/>
      <w:caps/>
      <w:color w:val="FFFFFF" w:themeColor="background1"/>
      <w:spacing w:val="-10"/>
      <w:kern w:val="28"/>
      <w:sz w:val="52"/>
      <w:szCs w:val="56"/>
    </w:rPr>
  </w:style>
  <w:style w:type="character" w:styleId="BookTitle">
    <w:name w:val="Book Title"/>
    <w:basedOn w:val="DefaultParagraphFont"/>
    <w:uiPriority w:val="33"/>
    <w:qFormat/>
    <w:rsid w:val="0075255C"/>
    <w:rPr>
      <w:bCs/>
      <w:iCs/>
      <w:color w:val="FFFFFF" w:themeColor="background1"/>
      <w:spacing w:val="5"/>
      <w:sz w:val="40"/>
      <w:szCs w:val="36"/>
      <w:lang w:val="en-US"/>
    </w:rPr>
  </w:style>
  <w:style w:type="paragraph" w:styleId="Subtitle">
    <w:name w:val="Subtitle"/>
    <w:basedOn w:val="Header"/>
    <w:next w:val="Normal"/>
    <w:link w:val="SubtitleChar"/>
    <w:uiPriority w:val="11"/>
    <w:qFormat/>
    <w:rsid w:val="0075255C"/>
    <w:rPr>
      <w:rFonts w:ascii="Source Sans Pro SemiBold" w:hAnsi="Source Sans Pro SemiBold"/>
      <w:caps/>
      <w:color w:val="FFFFFF" w:themeColor="background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255C"/>
    <w:rPr>
      <w:rFonts w:ascii="Source Sans Pro SemiBold" w:hAnsi="Source Sans Pro SemiBold"/>
      <w:caps/>
      <w:color w:val="FFFFFF" w:themeColor="background1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624E21"/>
    <w:rPr>
      <w:color w:val="808080"/>
    </w:rPr>
  </w:style>
  <w:style w:type="table" w:styleId="TableGrid">
    <w:name w:val="Table Grid"/>
    <w:basedOn w:val="TableNormal"/>
    <w:uiPriority w:val="39"/>
    <w:rsid w:val="0050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B1A13"/>
    <w:rPr>
      <w:rFonts w:ascii="Source Sans Pro SemiBold" w:hAnsi="Source Sans Pro SemiBold"/>
      <w:spacing w:val="10"/>
      <w:sz w:val="32"/>
      <w:szCs w:val="32"/>
    </w:rPr>
  </w:style>
  <w:style w:type="table" w:styleId="GridTable5Dark">
    <w:name w:val="Grid Table 5 Dark"/>
    <w:basedOn w:val="TableNormal"/>
    <w:uiPriority w:val="50"/>
    <w:rsid w:val="00E16E0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DCD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5565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5565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5565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5565A" w:themeFill="text1"/>
      </w:tcPr>
    </w:tblStylePr>
    <w:tblStylePr w:type="band1Vert">
      <w:tblPr/>
      <w:tcPr>
        <w:shd w:val="clear" w:color="auto" w:fill="BABABE" w:themeFill="text1" w:themeFillTint="66"/>
      </w:tcPr>
    </w:tblStylePr>
    <w:tblStylePr w:type="band1Horz">
      <w:tblPr/>
      <w:tcPr>
        <w:shd w:val="clear" w:color="auto" w:fill="BABABE" w:themeFill="text1" w:themeFillTint="66"/>
      </w:tcPr>
    </w:tblStylePr>
  </w:style>
  <w:style w:type="paragraph" w:styleId="TOC1">
    <w:name w:val="toc 1"/>
    <w:basedOn w:val="Normal"/>
    <w:next w:val="Normal"/>
    <w:autoRedefine/>
    <w:uiPriority w:val="39"/>
    <w:unhideWhenUsed/>
    <w:qFormat/>
    <w:rsid w:val="00E16E09"/>
    <w:pPr>
      <w:tabs>
        <w:tab w:val="left" w:pos="567"/>
        <w:tab w:val="right" w:leader="underscore" w:pos="10194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16E09"/>
    <w:pPr>
      <w:tabs>
        <w:tab w:val="left" w:pos="567"/>
        <w:tab w:val="right" w:leader="underscore" w:pos="10194"/>
      </w:tabs>
      <w:spacing w:after="100"/>
    </w:pPr>
    <w:rPr>
      <w:noProof/>
    </w:rPr>
  </w:style>
  <w:style w:type="paragraph" w:styleId="Caption">
    <w:name w:val="caption"/>
    <w:next w:val="Normal"/>
    <w:uiPriority w:val="35"/>
    <w:unhideWhenUsed/>
    <w:qFormat/>
    <w:rsid w:val="003E287A"/>
    <w:pPr>
      <w:spacing w:after="200" w:line="240" w:lineRule="auto"/>
    </w:pPr>
    <w:rPr>
      <w:rFonts w:ascii="Source Sans Pro Light" w:hAnsi="Source Sans Pro Light"/>
      <w:iCs/>
      <w:color w:val="752F8A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5E0BFC"/>
    <w:pPr>
      <w:numPr>
        <w:numId w:val="42"/>
      </w:num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26903"/>
    <w:rPr>
      <w:rFonts w:asciiTheme="majorHAnsi" w:eastAsiaTheme="majorEastAsia" w:hAnsiTheme="majorHAnsi" w:cstheme="majorBidi"/>
      <w:color w:val="3A174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903"/>
    <w:rPr>
      <w:rFonts w:asciiTheme="majorHAnsi" w:eastAsiaTheme="majorEastAsia" w:hAnsiTheme="majorHAnsi" w:cstheme="majorBidi"/>
      <w:i/>
      <w:iCs/>
      <w:color w:val="3A1744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903"/>
    <w:rPr>
      <w:rFonts w:asciiTheme="majorHAnsi" w:eastAsiaTheme="majorEastAsia" w:hAnsiTheme="majorHAnsi" w:cstheme="majorBidi"/>
      <w:color w:val="6D6F74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903"/>
    <w:rPr>
      <w:rFonts w:asciiTheme="majorHAnsi" w:eastAsiaTheme="majorEastAsia" w:hAnsiTheme="majorHAnsi" w:cstheme="majorBidi"/>
      <w:i/>
      <w:iCs/>
      <w:color w:val="6D6F74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16E09"/>
    <w:pPr>
      <w:tabs>
        <w:tab w:val="left" w:pos="567"/>
        <w:tab w:val="right" w:leader="underscore" w:pos="10194"/>
      </w:tabs>
      <w:spacing w:after="100"/>
    </w:pPr>
    <w:rPr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BB1A13"/>
    <w:rPr>
      <w:rFonts w:ascii="Source Sans Pro SemiBold" w:hAnsi="Source Sans Pro SemiBold"/>
      <w:color w:val="55565A" w:themeColor="text1"/>
      <w:spacing w:val="10"/>
      <w:sz w:val="28"/>
      <w:szCs w:val="28"/>
    </w:rPr>
  </w:style>
  <w:style w:type="paragraph" w:styleId="ListNumber2">
    <w:name w:val="List Number 2"/>
    <w:basedOn w:val="Normal"/>
    <w:next w:val="Normal"/>
    <w:uiPriority w:val="99"/>
    <w:unhideWhenUsed/>
    <w:rsid w:val="000D7A08"/>
    <w:pPr>
      <w:contextualSpacing/>
    </w:pPr>
  </w:style>
  <w:style w:type="character" w:styleId="SubtleEmphasis">
    <w:name w:val="Subtle Emphasis"/>
    <w:uiPriority w:val="19"/>
    <w:qFormat/>
    <w:rsid w:val="00156F3C"/>
    <w:rPr>
      <w:rFonts w:ascii="Source Sans Pro" w:hAnsi="Source Sans Pro"/>
      <w:color w:val="752F8A" w:themeColor="accent1"/>
      <w:spacing w:val="10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A3ED0"/>
    <w:rPr>
      <w:i/>
      <w:iCs/>
      <w:color w:val="752F8A" w:themeColor="accent1"/>
    </w:rPr>
  </w:style>
  <w:style w:type="numbering" w:customStyle="1" w:styleId="Style1">
    <w:name w:val="Style 1"/>
    <w:uiPriority w:val="99"/>
    <w:rsid w:val="007C4917"/>
    <w:pPr>
      <w:numPr>
        <w:numId w:val="19"/>
      </w:numPr>
    </w:pPr>
  </w:style>
  <w:style w:type="paragraph" w:styleId="ListContinue2">
    <w:name w:val="List Continue 2"/>
    <w:basedOn w:val="Normal"/>
    <w:uiPriority w:val="99"/>
    <w:semiHidden/>
    <w:unhideWhenUsed/>
    <w:rsid w:val="00A65CD4"/>
    <w:pPr>
      <w:spacing w:after="120"/>
      <w:ind w:left="566"/>
      <w:contextualSpacing/>
    </w:pPr>
  </w:style>
  <w:style w:type="paragraph" w:styleId="ListContinue">
    <w:name w:val="List Continue"/>
    <w:basedOn w:val="Normal"/>
    <w:uiPriority w:val="99"/>
    <w:semiHidden/>
    <w:unhideWhenUsed/>
    <w:rsid w:val="00A65CD4"/>
    <w:pPr>
      <w:spacing w:after="120"/>
      <w:ind w:left="283"/>
      <w:contextualSpacing/>
    </w:pPr>
  </w:style>
  <w:style w:type="numbering" w:customStyle="1" w:styleId="Style10">
    <w:name w:val="Style1"/>
    <w:uiPriority w:val="99"/>
    <w:rsid w:val="007C4917"/>
    <w:pPr>
      <w:numPr>
        <w:numId w:val="22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BB1A13"/>
    <w:rPr>
      <w:rFonts w:ascii="Source Sans Pro SemiBold" w:hAnsi="Source Sans Pro SemiBold"/>
      <w:color w:val="752F8A" w:themeColor="accent1"/>
      <w:spacing w:val="1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16E09"/>
    <w:rPr>
      <w:color w:val="752F8A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55BEE"/>
    <w:pPr>
      <w:keepNext/>
      <w:keepLines/>
      <w:numPr>
        <w:numId w:val="0"/>
      </w:numPr>
      <w:pBdr>
        <w:bottom w:val="none" w:sz="0" w:space="0" w:color="auto"/>
      </w:pBdr>
      <w:spacing w:before="240" w:line="259" w:lineRule="auto"/>
      <w:contextualSpacing w:val="0"/>
      <w:outlineLvl w:val="9"/>
    </w:pPr>
    <w:rPr>
      <w:rFonts w:eastAsiaTheme="majorEastAsia" w:cstheme="majorBidi"/>
      <w:color w:val="572367" w:themeColor="accent1" w:themeShade="BF"/>
      <w:spacing w:val="20"/>
    </w:rPr>
  </w:style>
  <w:style w:type="paragraph" w:styleId="ListNumber">
    <w:name w:val="List Number"/>
    <w:basedOn w:val="Normal"/>
    <w:uiPriority w:val="99"/>
    <w:unhideWhenUsed/>
    <w:rsid w:val="000D7A08"/>
  </w:style>
  <w:style w:type="paragraph" w:styleId="TableofFigures">
    <w:name w:val="table of figures"/>
    <w:basedOn w:val="Normal"/>
    <w:next w:val="Normal"/>
    <w:uiPriority w:val="99"/>
    <w:unhideWhenUsed/>
    <w:qFormat/>
    <w:rsid w:val="00BA26AE"/>
    <w:pPr>
      <w:tabs>
        <w:tab w:val="right" w:leader="dot" w:pos="10194"/>
      </w:tabs>
      <w:spacing w:after="0"/>
    </w:pPr>
    <w:rPr>
      <w:noProof/>
    </w:rPr>
  </w:style>
  <w:style w:type="character" w:styleId="PageNumber">
    <w:name w:val="page number"/>
    <w:uiPriority w:val="99"/>
    <w:unhideWhenUsed/>
    <w:qFormat/>
    <w:rsid w:val="00080C76"/>
  </w:style>
  <w:style w:type="paragraph" w:styleId="FootnoteText">
    <w:name w:val="footnote text"/>
    <w:link w:val="FootnoteTextChar"/>
    <w:uiPriority w:val="99"/>
    <w:unhideWhenUsed/>
    <w:qFormat/>
    <w:rsid w:val="00211BDA"/>
    <w:pPr>
      <w:spacing w:after="0" w:line="240" w:lineRule="auto"/>
    </w:pPr>
    <w:rPr>
      <w:rFonts w:ascii="Source Sans Pro Light" w:hAnsi="Source Sans Pro Light"/>
      <w:color w:val="55565A" w:themeColor="text1"/>
      <w:sz w:val="18"/>
      <w:szCs w:val="18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1BDA"/>
    <w:rPr>
      <w:rFonts w:ascii="Source Sans Pro Light" w:hAnsi="Source Sans Pro Light"/>
      <w:color w:val="55565A" w:themeColor="text1"/>
      <w:sz w:val="18"/>
      <w:szCs w:val="18"/>
      <w:lang w:val="en-US"/>
    </w:rPr>
  </w:style>
  <w:style w:type="character" w:styleId="FootnoteReference">
    <w:name w:val="footnote reference"/>
    <w:basedOn w:val="DefaultParagraphFont"/>
    <w:uiPriority w:val="99"/>
    <w:unhideWhenUsed/>
    <w:qFormat/>
    <w:rsid w:val="00A20FB1"/>
    <w:rPr>
      <w:rFonts w:ascii="Source Sans Pro" w:hAnsi="Source Sans Pro"/>
      <w:color w:val="752F8A" w:themeColor="accent1"/>
      <w:vertAlign w:val="superscript"/>
    </w:rPr>
  </w:style>
  <w:style w:type="character" w:customStyle="1" w:styleId="StyleAccent1">
    <w:name w:val="Style Accent 1"/>
    <w:basedOn w:val="DefaultParagraphFont"/>
    <w:qFormat/>
    <w:rsid w:val="004763A6"/>
    <w:rPr>
      <w:color w:val="752F8A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25636"/>
    <w:rPr>
      <w:rFonts w:ascii="Source Sans Pro" w:hAnsi="Source Sans Pro"/>
      <w:color w:val="918C10" w:themeColor="accent2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636"/>
    <w:rPr>
      <w:rFonts w:asciiTheme="majorHAnsi" w:eastAsiaTheme="majorEastAsia" w:hAnsiTheme="majorHAnsi" w:cstheme="majorBidi"/>
      <w:color w:val="C9920E" w:themeColor="accent3"/>
      <w:spacing w:val="1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2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EE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D3471"/>
    <w:pPr>
      <w:spacing w:after="0" w:line="240" w:lineRule="auto"/>
    </w:pPr>
    <w:rPr>
      <w:rFonts w:ascii="Source Sans Pro Light" w:hAnsi="Source Sans Pro Light"/>
    </w:rPr>
  </w:style>
  <w:style w:type="paragraph" w:styleId="Revision">
    <w:name w:val="Revision"/>
    <w:hidden/>
    <w:uiPriority w:val="99"/>
    <w:semiHidden/>
    <w:rsid w:val="00B805C7"/>
    <w:pPr>
      <w:spacing w:after="0" w:line="240" w:lineRule="auto"/>
    </w:pPr>
    <w:rPr>
      <w:rFonts w:ascii="Source Sans Pro Light" w:hAnsi="Source Sans Pro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d\AppData\Local\Temp\7a2839a6-4308-4925-abc3-6a419cd4ef74\Legal.dotx" TargetMode="External"/></Relationships>
</file>

<file path=word/theme/theme1.xml><?xml version="1.0" encoding="utf-8"?>
<a:theme xmlns:a="http://schemas.openxmlformats.org/drawingml/2006/main" name="Office Theme">
  <a:themeElements>
    <a:clrScheme name="Strate Bright">
      <a:dk1>
        <a:srgbClr val="55565A"/>
      </a:dk1>
      <a:lt1>
        <a:srgbClr val="FFFFFF"/>
      </a:lt1>
      <a:dk2>
        <a:srgbClr val="A9A8A9"/>
      </a:dk2>
      <a:lt2>
        <a:srgbClr val="DBD9D6"/>
      </a:lt2>
      <a:accent1>
        <a:srgbClr val="752F8A"/>
      </a:accent1>
      <a:accent2>
        <a:srgbClr val="918C10"/>
      </a:accent2>
      <a:accent3>
        <a:srgbClr val="C9920E"/>
      </a:accent3>
      <a:accent4>
        <a:srgbClr val="E24301"/>
      </a:accent4>
      <a:accent5>
        <a:srgbClr val="A41F35"/>
      </a:accent5>
      <a:accent6>
        <a:srgbClr val="1E988A"/>
      </a:accent6>
      <a:hlink>
        <a:srgbClr val="752F8A"/>
      </a:hlink>
      <a:folHlink>
        <a:srgbClr val="77777A"/>
      </a:folHlink>
    </a:clrScheme>
    <a:fontScheme name="Strate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ervision Document" ma:contentTypeID="0x0101000E3D47267D33AB4C9278445ACA0EDF7F00687DA6E41034AA46AE2A79D830728649" ma:contentTypeVersion="22" ma:contentTypeDescription="" ma:contentTypeScope="" ma:versionID="bb9086b3d2010fb4d33bed1a4b907af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5e1dfdf3-f178-45c6-a696-c7ad58371361" xmlns:ns4="11575815-78b7-405d-ac94-e95d6ad7ec2b" xmlns:ns5="bfebf55d-95e8-4634-a1bd-452bf41e9029" targetNamespace="http://schemas.microsoft.com/office/2006/metadata/properties" ma:root="true" ma:fieldsID="2dc9e29e47ba75a0b52b6ca7e7e92902" ns1:_="" ns2:_="" ns3:_="" ns4:_="" ns5:_="">
    <xsd:import namespace="http://schemas.microsoft.com/sharepoint/v3"/>
    <xsd:import namespace="http://schemas.microsoft.com/sharepoint/v3/fields"/>
    <xsd:import namespace="5e1dfdf3-f178-45c6-a696-c7ad58371361"/>
    <xsd:import namespace="11575815-78b7-405d-ac94-e95d6ad7ec2b"/>
    <xsd:import namespace="bfebf55d-95e8-4634-a1bd-452bf41e9029"/>
    <xsd:element name="properties">
      <xsd:complexType>
        <xsd:sequence>
          <xsd:element name="documentManagement">
            <xsd:complexType>
              <xsd:all>
                <xsd:element ref="ns2:_DCDateCreated"/>
                <xsd:element ref="ns3:Security_x0020_Classification"/>
                <xsd:element ref="ns3:Owner_new"/>
                <xsd:element ref="ns1:ReportOwner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9" nillable="true" ma:displayName="Owner_Original" ma:description="Owner of this document" ma:hidden="true" ma:list="UserInfo" ma:SharePointGroup="0" ma:internalName="ReportOwn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" ma:displayName="Date Created" ma:default="[today]" ma:description="The date on which this resource was created" ma:format="DateTime" ma:internalName="_DCDateCreated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1dfdf3-f178-45c6-a696-c7ad58371361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2" ma:displayName="Security Classification" ma:default="Non-Public Information Internal Use Only" ma:format="Dropdown" ma:internalName="Security_x0020_Classification" ma:readOnly="false">
      <xsd:simpleType>
        <xsd:restriction base="dms:Choice">
          <xsd:enumeration value="Public Information"/>
          <xsd:enumeration value="Non-Public Information Confidential"/>
          <xsd:enumeration value="Non-Public Information Internal Use Only"/>
          <xsd:enumeration value="Non-Public Information Unclassified"/>
        </xsd:restriction>
      </xsd:simpleType>
    </xsd:element>
    <xsd:element name="Owner_new" ma:index="5" ma:displayName="Owner" ma:internalName="Owner_new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75815-78b7-405d-ac94-e95d6ad7e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bf55d-95e8-4634-a1bd-452bf41e902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_x0020_Classification xmlns="5e1dfdf3-f178-45c6-a696-c7ad58371361">Non-Public Information Internal Use Only</Security_x0020_Classification>
    <Owner_new xmlns="5e1dfdf3-f178-45c6-a696-c7ad58371361">B Muir</Owner_new>
    <ReportOwner xmlns="http://schemas.microsoft.com/sharepoint/v3">
      <UserInfo>
        <DisplayName/>
        <AccountId xsi:nil="true"/>
        <AccountType/>
      </UserInfo>
    </ReportOwner>
    <_DCDateCreated xmlns="http://schemas.microsoft.com/sharepoint/v3/fields">2021-04-29T08:27:32+00:00</_DCDateCreated>
  </documentManagement>
</p:properties>
</file>

<file path=customXml/itemProps1.xml><?xml version="1.0" encoding="utf-8"?>
<ds:datastoreItem xmlns:ds="http://schemas.openxmlformats.org/officeDocument/2006/customXml" ds:itemID="{1B961C19-A8DA-4B99-9FDC-0BDA15D71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5e1dfdf3-f178-45c6-a696-c7ad58371361"/>
    <ds:schemaRef ds:uri="11575815-78b7-405d-ac94-e95d6ad7ec2b"/>
    <ds:schemaRef ds:uri="bfebf55d-95e8-4634-a1bd-452bf41e90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86F6E3-4CCB-41BD-85B0-AECEAAC41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01C0A-B851-534D-9991-0FCC1AEEE4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27A26-6D60-47B6-A2C4-CBBA2EFDC093}">
  <ds:schemaRefs>
    <ds:schemaRef ds:uri="http://schemas.microsoft.com/office/2006/metadata/properties"/>
    <ds:schemaRef ds:uri="http://schemas.microsoft.com/office/infopath/2007/PartnerControls"/>
    <ds:schemaRef ds:uri="5e1dfdf3-f178-45c6-a696-c7ad58371361"/>
    <ds:schemaRef ds:uri="http://schemas.microsoft.com/sharepoint/v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C:\Users\nicoled\AppData\Local\Temp\7a2839a6-4308-4925-abc3-6a419cd4ef74\Legal.dotx</Template>
  <TotalTime>3</TotalTime>
  <Pages>3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De Matos</dc:creator>
  <cp:keywords/>
  <dc:description/>
  <cp:lastModifiedBy>Max Ndlovu</cp:lastModifiedBy>
  <cp:revision>3</cp:revision>
  <cp:lastPrinted>2020-01-30T12:06:00Z</cp:lastPrinted>
  <dcterms:created xsi:type="dcterms:W3CDTF">2022-12-05T11:05:00Z</dcterms:created>
  <dcterms:modified xsi:type="dcterms:W3CDTF">2022-12-05T12:51:00Z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0x0101000E3D47267D33AB4C9278445ACA0EDF7F00687DA6E41034AA46AE2A79D830728649</vt:lpwstr>
  </property>
</Properties>
</file>